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70" w:rsidRPr="00370C30" w:rsidRDefault="001B5570" w:rsidP="00C61806">
      <w:pPr>
        <w:pStyle w:val="c10"/>
        <w:spacing w:before="0" w:beforeAutospacing="0" w:after="0" w:afterAutospacing="0"/>
        <w:jc w:val="both"/>
        <w:rPr>
          <w:b/>
          <w:color w:val="000000"/>
          <w:u w:val="single"/>
        </w:rPr>
      </w:pPr>
      <w:r w:rsidRPr="001A5AEE">
        <w:rPr>
          <w:b/>
        </w:rPr>
        <w:t>УМК «Гармония»</w:t>
      </w:r>
      <w:r>
        <w:rPr>
          <w:b/>
        </w:rPr>
        <w:t xml:space="preserve"> 4 </w:t>
      </w:r>
      <w:r w:rsidRPr="00370C30">
        <w:rPr>
          <w:b/>
        </w:rPr>
        <w:t>класс  «Литературное чтение» О. В. Кубасова</w:t>
      </w:r>
    </w:p>
    <w:p w:rsidR="001B5570" w:rsidRPr="00281122" w:rsidRDefault="001B5570" w:rsidP="00C61806">
      <w:pPr>
        <w:pStyle w:val="c10"/>
        <w:spacing w:before="0" w:beforeAutospacing="0" w:after="0" w:afterAutospacing="0"/>
        <w:jc w:val="both"/>
      </w:pPr>
      <w:r w:rsidRPr="00281122">
        <w:rPr>
          <w:b/>
          <w:bCs/>
          <w:color w:val="000000"/>
          <w:u w:val="single"/>
        </w:rPr>
        <w:t>Тема</w:t>
      </w:r>
      <w:r w:rsidRPr="00281122">
        <w:rPr>
          <w:color w:val="000000"/>
          <w:u w:val="single"/>
        </w:rPr>
        <w:t>:</w:t>
      </w:r>
      <w:r w:rsidRPr="00281122">
        <w:rPr>
          <w:color w:val="000000"/>
        </w:rPr>
        <w:t xml:space="preserve">  </w:t>
      </w:r>
      <w:r w:rsidRPr="00281122">
        <w:t>Н.А. Надеждина «Лук от семи недуг»</w:t>
      </w:r>
    </w:p>
    <w:p w:rsidR="001B5570" w:rsidRPr="00281122" w:rsidRDefault="001B5570" w:rsidP="00C61806">
      <w:pPr>
        <w:pStyle w:val="c10"/>
        <w:spacing w:before="0" w:beforeAutospacing="0" w:after="0" w:afterAutospacing="0"/>
        <w:jc w:val="both"/>
      </w:pPr>
      <w:r w:rsidRPr="00281122">
        <w:rPr>
          <w:b/>
          <w:bCs/>
          <w:color w:val="000000"/>
          <w:u w:val="single"/>
        </w:rPr>
        <w:t>Цель</w:t>
      </w:r>
      <w:r w:rsidRPr="00281122">
        <w:rPr>
          <w:color w:val="000000"/>
        </w:rPr>
        <w:t>: </w:t>
      </w:r>
      <w:r w:rsidRPr="005B1654">
        <w:rPr>
          <w:color w:val="000000"/>
        </w:rPr>
        <w:t>развитие навыков работы с текстом; вычленение основной информации о луке, как целебном веществе.</w:t>
      </w:r>
    </w:p>
    <w:p w:rsidR="001B5570" w:rsidRDefault="001B5570" w:rsidP="00C61806">
      <w:pPr>
        <w:shd w:val="clear" w:color="auto" w:fill="FFFFFF"/>
        <w:spacing w:after="0" w:line="300" w:lineRule="atLeast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B165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Планируемые результаты</w:t>
      </w:r>
      <w:r w:rsidRPr="005B1654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1B5570" w:rsidRDefault="001B5570" w:rsidP="00C61806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C46C82">
        <w:rPr>
          <w:rFonts w:ascii="Times New Roman" w:hAnsi="Times New Roman"/>
          <w:b/>
          <w:sz w:val="24"/>
          <w:szCs w:val="24"/>
        </w:rPr>
        <w:t>редметные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  познакомятся</w:t>
      </w:r>
      <w:r w:rsidRPr="00C46C82">
        <w:rPr>
          <w:rFonts w:ascii="Times New Roman" w:hAnsi="Times New Roman"/>
          <w:sz w:val="24"/>
          <w:szCs w:val="24"/>
        </w:rPr>
        <w:t xml:space="preserve"> с рассказом Н. Надеждиной «Лу</w:t>
      </w:r>
      <w:r>
        <w:rPr>
          <w:rFonts w:ascii="Times New Roman" w:hAnsi="Times New Roman"/>
          <w:sz w:val="24"/>
          <w:szCs w:val="24"/>
        </w:rPr>
        <w:t xml:space="preserve">к от семи недуг»   </w:t>
      </w:r>
    </w:p>
    <w:p w:rsidR="001B5570" w:rsidRPr="00125171" w:rsidRDefault="001B5570" w:rsidP="00C61806">
      <w:pPr>
        <w:shd w:val="clear" w:color="auto" w:fill="FFFFFF"/>
        <w:spacing w:after="0" w:line="300" w:lineRule="atLeast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46C82">
        <w:rPr>
          <w:rFonts w:ascii="Times New Roman" w:hAnsi="Times New Roman"/>
          <w:sz w:val="24"/>
          <w:szCs w:val="24"/>
        </w:rPr>
        <w:t xml:space="preserve">будут учиться: воспринимать на слух прочитанное;       </w:t>
      </w:r>
    </w:p>
    <w:p w:rsidR="001B5570" w:rsidRDefault="001B5570" w:rsidP="00C618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C82">
        <w:rPr>
          <w:rFonts w:ascii="Times New Roman" w:hAnsi="Times New Roman"/>
          <w:sz w:val="24"/>
          <w:szCs w:val="24"/>
        </w:rPr>
        <w:t xml:space="preserve"> будут развивать:  навык выразительного, осознанного чтения, расширять и обогащать словарный запас,   развивать речь и мышления, умение участвоват</w:t>
      </w:r>
      <w:r>
        <w:rPr>
          <w:rFonts w:ascii="Times New Roman" w:hAnsi="Times New Roman"/>
          <w:sz w:val="24"/>
          <w:szCs w:val="24"/>
        </w:rPr>
        <w:t xml:space="preserve">ь в диалоге;  </w:t>
      </w:r>
    </w:p>
    <w:p w:rsidR="001B5570" w:rsidRPr="00C46C82" w:rsidRDefault="001B5570" w:rsidP="00C618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C82">
        <w:rPr>
          <w:rFonts w:ascii="Times New Roman" w:hAnsi="Times New Roman"/>
          <w:sz w:val="24"/>
          <w:szCs w:val="24"/>
        </w:rPr>
        <w:t>получат возможность получить полезну</w:t>
      </w:r>
      <w:r>
        <w:rPr>
          <w:rFonts w:ascii="Times New Roman" w:hAnsi="Times New Roman"/>
          <w:sz w:val="24"/>
          <w:szCs w:val="24"/>
        </w:rPr>
        <w:t>ю информацию о знакомом овоще, о</w:t>
      </w:r>
      <w:r w:rsidRPr="00C46C82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>лезных лечебных свойствах лука, о</w:t>
      </w:r>
      <w:r w:rsidRPr="00C46C82">
        <w:rPr>
          <w:rFonts w:ascii="Times New Roman" w:hAnsi="Times New Roman"/>
          <w:sz w:val="24"/>
          <w:szCs w:val="24"/>
        </w:rPr>
        <w:t xml:space="preserve"> том как помочь организму быть крепким , противостоять заболеваниям.</w:t>
      </w:r>
    </w:p>
    <w:p w:rsidR="001B5570" w:rsidRPr="0088158E" w:rsidRDefault="001B5570" w:rsidP="00C618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158E">
        <w:rPr>
          <w:rFonts w:ascii="Times New Roman" w:hAnsi="Times New Roman"/>
          <w:sz w:val="24"/>
          <w:szCs w:val="24"/>
        </w:rPr>
        <w:t xml:space="preserve"> </w:t>
      </w:r>
      <w:r w:rsidRPr="005B1654">
        <w:rPr>
          <w:rFonts w:ascii="Times New Roman" w:hAnsi="Times New Roman"/>
          <w:b/>
          <w:sz w:val="24"/>
          <w:szCs w:val="24"/>
          <w:lang w:eastAsia="ru-RU"/>
        </w:rPr>
        <w:t>л</w:t>
      </w:r>
      <w:r w:rsidRPr="005B1654">
        <w:rPr>
          <w:rFonts w:ascii="Times New Roman" w:hAnsi="Times New Roman"/>
          <w:b/>
          <w:bCs/>
          <w:sz w:val="24"/>
          <w:szCs w:val="24"/>
          <w:lang w:eastAsia="ru-RU"/>
        </w:rPr>
        <w:t>ичностны</w:t>
      </w:r>
      <w:r w:rsidRPr="005B1654">
        <w:rPr>
          <w:rFonts w:ascii="Times New Roman" w:hAnsi="Times New Roman"/>
          <w:sz w:val="24"/>
          <w:szCs w:val="24"/>
          <w:lang w:eastAsia="ru-RU"/>
        </w:rPr>
        <w:t xml:space="preserve">е: </w:t>
      </w:r>
    </w:p>
    <w:p w:rsidR="001B5570" w:rsidRDefault="001B5570" w:rsidP="00C6180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5533B">
        <w:rPr>
          <w:rStyle w:val="c0"/>
          <w:rFonts w:ascii="Times New Roman" w:hAnsi="Times New Roman"/>
          <w:sz w:val="24"/>
          <w:szCs w:val="24"/>
        </w:rPr>
        <w:t>принимать и осваивать социальную  роль обучающегося, развивать мотивы учебной деятельности, навыки  сотрудничества со  взрослым и сверстниками, формировать личностный смысл учения, проявлять познавательный интерес к изучаемому предмету, сформируют основные морально-этические нормы поведения</w:t>
      </w:r>
    </w:p>
    <w:p w:rsidR="001B5570" w:rsidRPr="00125171" w:rsidRDefault="001B5570" w:rsidP="00C6180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1654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метапредметные:</w:t>
      </w:r>
      <w:r w:rsidRPr="005B165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5B1654">
        <w:rPr>
          <w:rFonts w:ascii="Times New Roman" w:hAnsi="Times New Roman"/>
          <w:i/>
          <w:iCs/>
          <w:sz w:val="24"/>
          <w:szCs w:val="24"/>
          <w:lang w:eastAsia="ru-RU"/>
        </w:rPr>
        <w:t>регулятивные</w:t>
      </w:r>
      <w:r w:rsidRPr="005B1654">
        <w:rPr>
          <w:rFonts w:ascii="Times New Roman" w:hAnsi="Times New Roman"/>
          <w:sz w:val="24"/>
          <w:szCs w:val="24"/>
          <w:lang w:eastAsia="ru-RU"/>
        </w:rPr>
        <w:t>:</w:t>
      </w:r>
      <w:r w:rsidRPr="005B16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1654">
        <w:rPr>
          <w:rFonts w:ascii="Times New Roman" w:hAnsi="Times New Roman"/>
          <w:sz w:val="24"/>
          <w:szCs w:val="28"/>
          <w:lang w:eastAsia="ru-RU"/>
        </w:rPr>
        <w:t xml:space="preserve">осуществляют прогноз деятельности, принимают и сохраняют учебную задачу, планируют свои действия, анализируют собственную работу, оценивают  деятельность свою и товарища;                                                                                                                                                                   </w:t>
      </w:r>
      <w:r w:rsidRPr="005B1654">
        <w:rPr>
          <w:rFonts w:ascii="Times New Roman" w:hAnsi="Times New Roman"/>
          <w:i/>
          <w:iCs/>
          <w:sz w:val="24"/>
          <w:szCs w:val="24"/>
          <w:lang w:eastAsia="ru-RU"/>
        </w:rPr>
        <w:t>познавательные</w:t>
      </w:r>
      <w:r w:rsidRPr="005B1654">
        <w:rPr>
          <w:rFonts w:ascii="Times New Roman" w:hAnsi="Times New Roman"/>
          <w:sz w:val="24"/>
          <w:szCs w:val="24"/>
          <w:lang w:eastAsia="ru-RU"/>
        </w:rPr>
        <w:t>:</w:t>
      </w:r>
      <w:r w:rsidRPr="005B16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1654">
        <w:rPr>
          <w:rFonts w:ascii="Times New Roman" w:hAnsi="Times New Roman"/>
          <w:sz w:val="24"/>
          <w:szCs w:val="24"/>
          <w:lang w:eastAsia="ru-RU"/>
        </w:rPr>
        <w:t>воспроизводят по памяти информацию, необходимую для решения учебной задачи,  строят рассуждения;  умеют извлекать информацию из схем, иллюстраций, текстов, преобразовывать информацию из одной формы в другую, делать выводы;  умеют обобщать и классифицировать по признакам;</w:t>
      </w:r>
      <w:r w:rsidRPr="005B1654">
        <w:rPr>
          <w:rFonts w:ascii="Times New Roman" w:hAnsi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5B1654">
        <w:rPr>
          <w:rFonts w:ascii="Times New Roman" w:hAnsi="Times New Roman"/>
          <w:i/>
          <w:iCs/>
          <w:sz w:val="24"/>
          <w:szCs w:val="24"/>
          <w:lang w:eastAsia="ru-RU"/>
        </w:rPr>
        <w:t>коммуникативные</w:t>
      </w:r>
      <w:r w:rsidRPr="005B1654">
        <w:rPr>
          <w:rFonts w:ascii="Times New Roman" w:hAnsi="Times New Roman"/>
          <w:sz w:val="24"/>
          <w:szCs w:val="24"/>
          <w:lang w:eastAsia="ru-RU"/>
        </w:rPr>
        <w:t>:</w:t>
      </w:r>
      <w:r w:rsidRPr="005B16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1654">
        <w:rPr>
          <w:rFonts w:ascii="Times New Roman" w:hAnsi="Times New Roman"/>
          <w:sz w:val="24"/>
          <w:szCs w:val="28"/>
          <w:lang w:eastAsia="ru-RU"/>
        </w:rPr>
        <w:t>воспринимают текст с учётом поставленной учебной задачи, находят в тексте информацию, необходимую для её решения, составляют монологические высказывания,  умеют донести свою позицию до других,</w:t>
      </w:r>
      <w:r w:rsidRPr="005B1654">
        <w:rPr>
          <w:rFonts w:ascii="Times New Roman" w:hAnsi="Times New Roman"/>
          <w:i/>
          <w:iCs/>
          <w:sz w:val="24"/>
          <w:szCs w:val="28"/>
          <w:lang w:eastAsia="ru-RU"/>
        </w:rPr>
        <w:t> </w:t>
      </w:r>
      <w:r w:rsidRPr="005B1654">
        <w:rPr>
          <w:rFonts w:ascii="Times New Roman" w:hAnsi="Times New Roman"/>
          <w:sz w:val="24"/>
          <w:szCs w:val="28"/>
          <w:lang w:eastAsia="ru-RU"/>
        </w:rPr>
        <w:t>оформляют свою мысль в устной и письменной речи, выполняют различные роли в группе;</w:t>
      </w:r>
    </w:p>
    <w:p w:rsidR="001B5570" w:rsidRPr="00577723" w:rsidRDefault="001B5570" w:rsidP="00C61806">
      <w:pPr>
        <w:pStyle w:val="a"/>
        <w:widowControl w:val="0"/>
        <w:ind w:firstLine="567"/>
        <w:jc w:val="both"/>
      </w:pPr>
      <w:r w:rsidRPr="00687CE9">
        <w:rPr>
          <w:b/>
          <w:bCs/>
          <w:i/>
        </w:rPr>
        <w:t>Тип урока</w:t>
      </w:r>
      <w:r w:rsidRPr="00687CE9">
        <w:rPr>
          <w:b/>
          <w:bCs/>
        </w:rPr>
        <w:t xml:space="preserve">: </w:t>
      </w:r>
      <w:r w:rsidRPr="008856A4">
        <w:rPr>
          <w:bCs/>
          <w:shd w:val="clear" w:color="auto" w:fill="FFFFFF"/>
        </w:rPr>
        <w:t>урок</w:t>
      </w:r>
      <w:r w:rsidRPr="00577723">
        <w:rPr>
          <w:shd w:val="clear" w:color="auto" w:fill="FFFFFF"/>
        </w:rPr>
        <w:t xml:space="preserve"> </w:t>
      </w:r>
      <w:r>
        <w:rPr>
          <w:shd w:val="clear" w:color="auto" w:fill="FFFFFF"/>
        </w:rPr>
        <w:t>открытия</w:t>
      </w:r>
      <w:r w:rsidRPr="00577723">
        <w:rPr>
          <w:shd w:val="clear" w:color="auto" w:fill="FFFFFF"/>
        </w:rPr>
        <w:t xml:space="preserve"> новых знаний</w:t>
      </w:r>
      <w:r>
        <w:rPr>
          <w:shd w:val="clear" w:color="auto" w:fill="FFFFFF"/>
        </w:rPr>
        <w:t>.</w:t>
      </w:r>
    </w:p>
    <w:p w:rsidR="001B5570" w:rsidRPr="00577723" w:rsidRDefault="001B5570" w:rsidP="00C61806">
      <w:pPr>
        <w:pStyle w:val="a"/>
        <w:widowControl w:val="0"/>
        <w:ind w:firstLine="567"/>
        <w:jc w:val="both"/>
      </w:pPr>
      <w:r w:rsidRPr="00EB1D34">
        <w:rPr>
          <w:b/>
          <w:i/>
        </w:rPr>
        <w:t>Формы работы учащихся</w:t>
      </w:r>
      <w:r w:rsidRPr="00577723">
        <w:t>: фронтальная работа, индивидуальная работа; работа в парах.</w:t>
      </w:r>
    </w:p>
    <w:p w:rsidR="001B5570" w:rsidRPr="00EB1D34" w:rsidRDefault="001B5570" w:rsidP="00C61806">
      <w:pPr>
        <w:pStyle w:val="a"/>
        <w:widowControl w:val="0"/>
        <w:ind w:firstLine="567"/>
        <w:jc w:val="both"/>
        <w:rPr>
          <w:b/>
        </w:rPr>
      </w:pPr>
      <w:r w:rsidRPr="00EB1D34">
        <w:rPr>
          <w:b/>
          <w:i/>
        </w:rPr>
        <w:t>Методы работы</w:t>
      </w:r>
      <w:r w:rsidRPr="00EB1D34">
        <w:rPr>
          <w:b/>
        </w:rPr>
        <w:t xml:space="preserve">: </w:t>
      </w:r>
    </w:p>
    <w:p w:rsidR="001B5570" w:rsidRPr="00577723" w:rsidRDefault="001B5570" w:rsidP="00C61806">
      <w:pPr>
        <w:pStyle w:val="a"/>
        <w:widowControl w:val="0"/>
        <w:numPr>
          <w:ilvl w:val="0"/>
          <w:numId w:val="1"/>
        </w:numPr>
        <w:ind w:hanging="720"/>
        <w:jc w:val="both"/>
      </w:pPr>
      <w:r w:rsidRPr="00577723">
        <w:t xml:space="preserve">   объяснительно-иллюстративный;</w:t>
      </w:r>
    </w:p>
    <w:p w:rsidR="001B5570" w:rsidRPr="00577723" w:rsidRDefault="001B5570" w:rsidP="00C61806">
      <w:pPr>
        <w:pStyle w:val="a"/>
        <w:widowControl w:val="0"/>
        <w:numPr>
          <w:ilvl w:val="0"/>
          <w:numId w:val="1"/>
        </w:numPr>
        <w:ind w:hanging="720"/>
        <w:jc w:val="both"/>
      </w:pPr>
      <w:r w:rsidRPr="00577723">
        <w:t xml:space="preserve">   репродуктивный;</w:t>
      </w:r>
    </w:p>
    <w:p w:rsidR="001B5570" w:rsidRPr="00370C30" w:rsidRDefault="001B5570" w:rsidP="00C61806">
      <w:pPr>
        <w:pStyle w:val="a"/>
        <w:widowControl w:val="0"/>
        <w:numPr>
          <w:ilvl w:val="0"/>
          <w:numId w:val="1"/>
        </w:numPr>
        <w:ind w:hanging="720"/>
        <w:jc w:val="both"/>
      </w:pPr>
      <w:r w:rsidRPr="00577723">
        <w:t xml:space="preserve">   </w:t>
      </w:r>
      <w:r w:rsidRPr="00370C30">
        <w:t>словесный;</w:t>
      </w:r>
    </w:p>
    <w:p w:rsidR="001B5570" w:rsidRPr="00370C30" w:rsidRDefault="001B5570" w:rsidP="00C61806">
      <w:pPr>
        <w:pStyle w:val="a"/>
        <w:widowControl w:val="0"/>
        <w:numPr>
          <w:ilvl w:val="0"/>
          <w:numId w:val="1"/>
        </w:numPr>
        <w:ind w:hanging="720"/>
        <w:jc w:val="both"/>
      </w:pPr>
      <w:r w:rsidRPr="00370C30">
        <w:t xml:space="preserve">   метод самостоятельной работы.</w:t>
      </w:r>
    </w:p>
    <w:p w:rsidR="001B5570" w:rsidRPr="00370C30" w:rsidRDefault="001B5570" w:rsidP="00C61806">
      <w:pPr>
        <w:pStyle w:val="a"/>
        <w:widowControl w:val="0"/>
        <w:jc w:val="both"/>
        <w:rPr>
          <w:b/>
        </w:rPr>
      </w:pPr>
      <w:r w:rsidRPr="00370C30">
        <w:rPr>
          <w:i/>
        </w:rPr>
        <w:t>Урок с применением Технологий Развития  Критического Мышления</w:t>
      </w:r>
      <w:r w:rsidRPr="00370C30">
        <w:rPr>
          <w:b/>
        </w:rPr>
        <w:t>.</w:t>
      </w:r>
    </w:p>
    <w:p w:rsidR="001B5570" w:rsidRPr="00370C30" w:rsidRDefault="001B5570" w:rsidP="00C61806">
      <w:pPr>
        <w:spacing w:after="0" w:line="22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370C30">
        <w:rPr>
          <w:rFonts w:ascii="Times New Roman" w:hAnsi="Times New Roman"/>
          <w:b/>
          <w:sz w:val="24"/>
          <w:szCs w:val="24"/>
        </w:rPr>
        <w:t>Средства,</w:t>
      </w:r>
      <w:r w:rsidRPr="00370C30">
        <w:rPr>
          <w:rFonts w:ascii="Times New Roman" w:hAnsi="Times New Roman"/>
          <w:sz w:val="24"/>
          <w:szCs w:val="24"/>
        </w:rPr>
        <w:t xml:space="preserve"> обеспечивающие учебный процесс на уроке: УМК «Гармония»  учебник “Лит</w:t>
      </w:r>
      <w:r>
        <w:rPr>
          <w:rFonts w:ascii="Times New Roman" w:hAnsi="Times New Roman"/>
          <w:sz w:val="24"/>
          <w:szCs w:val="24"/>
        </w:rPr>
        <w:t xml:space="preserve">ературное чтение» О.В.Кубасова  </w:t>
      </w:r>
      <w:r w:rsidRPr="00370C30">
        <w:rPr>
          <w:rFonts w:ascii="Times New Roman" w:hAnsi="Times New Roman"/>
          <w:sz w:val="24"/>
          <w:szCs w:val="24"/>
        </w:rPr>
        <w:t xml:space="preserve">4 класс, </w:t>
      </w:r>
      <w:r>
        <w:rPr>
          <w:rFonts w:ascii="Times New Roman" w:hAnsi="Times New Roman"/>
          <w:sz w:val="24"/>
          <w:szCs w:val="24"/>
        </w:rPr>
        <w:t xml:space="preserve">рабочие тетради, </w:t>
      </w:r>
      <w:r w:rsidRPr="00370C30">
        <w:rPr>
          <w:rFonts w:ascii="Times New Roman" w:hAnsi="Times New Roman"/>
          <w:sz w:val="24"/>
          <w:szCs w:val="24"/>
        </w:rPr>
        <w:t>компьютер, проектор, экран, презентация,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0C30">
        <w:rPr>
          <w:rFonts w:ascii="Times New Roman" w:hAnsi="Times New Roman"/>
          <w:sz w:val="24"/>
          <w:szCs w:val="24"/>
        </w:rPr>
        <w:t xml:space="preserve"> мультфильм.</w:t>
      </w:r>
    </w:p>
    <w:p w:rsidR="001B5570" w:rsidRDefault="001B5570" w:rsidP="00C61806">
      <w:pPr>
        <w:ind w:right="-142"/>
        <w:jc w:val="both"/>
        <w:rPr>
          <w:rFonts w:ascii="Times New Roman" w:hAnsi="Times New Roman"/>
          <w:sz w:val="24"/>
          <w:szCs w:val="24"/>
        </w:rPr>
      </w:pPr>
    </w:p>
    <w:p w:rsidR="001B5570" w:rsidRDefault="001B5570" w:rsidP="00C61806">
      <w:pPr>
        <w:ind w:right="-142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B5570" w:rsidRPr="00370C30" w:rsidRDefault="001B5570" w:rsidP="00370C30">
      <w:pPr>
        <w:ind w:right="-142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70C30">
        <w:rPr>
          <w:rFonts w:ascii="Times New Roman" w:hAnsi="Times New Roman"/>
          <w:b/>
          <w:bCs/>
          <w:i/>
          <w:iCs/>
          <w:sz w:val="24"/>
          <w:szCs w:val="24"/>
        </w:rPr>
        <w:t>Ход урока:</w:t>
      </w:r>
    </w:p>
    <w:tbl>
      <w:tblPr>
        <w:tblW w:w="160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2"/>
        <w:gridCol w:w="9922"/>
        <w:gridCol w:w="3260"/>
      </w:tblGrid>
      <w:tr w:rsidR="001B5570" w:rsidRPr="003A0592" w:rsidTr="00370C30">
        <w:tc>
          <w:tcPr>
            <w:tcW w:w="16024" w:type="dxa"/>
            <w:gridSpan w:val="3"/>
          </w:tcPr>
          <w:p w:rsidR="001B5570" w:rsidRPr="00370C30" w:rsidRDefault="001B5570" w:rsidP="00370C30">
            <w:pPr>
              <w:snapToGrid w:val="0"/>
              <w:spacing w:after="0" w:line="240" w:lineRule="auto"/>
              <w:ind w:right="58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C3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Организационный момент</w:t>
            </w:r>
          </w:p>
          <w:p w:rsidR="001B5570" w:rsidRPr="00370C30" w:rsidRDefault="001B5570" w:rsidP="00370C3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C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Цель: </w:t>
            </w:r>
            <w:r w:rsidRPr="00370C30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эмоциональный  настрой на учебную деятельность; </w:t>
            </w:r>
          </w:p>
          <w:p w:rsidR="001B5570" w:rsidRPr="00370C30" w:rsidRDefault="001B5570" w:rsidP="00370C3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C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Задачи: </w:t>
            </w:r>
            <w:r w:rsidRPr="00370C30">
              <w:rPr>
                <w:rFonts w:ascii="Times New Roman" w:hAnsi="Times New Roman"/>
                <w:color w:val="000000"/>
                <w:sz w:val="24"/>
                <w:szCs w:val="24"/>
              </w:rPr>
              <w:t>обеспечить положительный эмоциональный  настрой учащихся на предстоящую совместную деятельность</w:t>
            </w:r>
            <w:r w:rsidRPr="00370C3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5570" w:rsidRPr="003A0592" w:rsidRDefault="001B5570" w:rsidP="00370C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0C30">
              <w:rPr>
                <w:rFonts w:ascii="Times New Roman" w:hAnsi="Times New Roman"/>
                <w:b/>
                <w:sz w:val="24"/>
                <w:szCs w:val="24"/>
              </w:rPr>
              <w:t xml:space="preserve">Метод: </w:t>
            </w:r>
            <w:r w:rsidRPr="00370C30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</w:tc>
      </w:tr>
      <w:tr w:rsidR="001B5570" w:rsidRPr="003A0592" w:rsidTr="00370C30">
        <w:tc>
          <w:tcPr>
            <w:tcW w:w="2842" w:type="dxa"/>
          </w:tcPr>
          <w:p w:rsidR="001B5570" w:rsidRPr="00D45402" w:rsidRDefault="001B5570" w:rsidP="00CD3D4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02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ученика.</w:t>
            </w:r>
          </w:p>
        </w:tc>
        <w:tc>
          <w:tcPr>
            <w:tcW w:w="9922" w:type="dxa"/>
          </w:tcPr>
          <w:p w:rsidR="001B5570" w:rsidRPr="00D45402" w:rsidRDefault="001B5570" w:rsidP="00CD3D4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402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учителя.</w:t>
            </w:r>
          </w:p>
        </w:tc>
        <w:tc>
          <w:tcPr>
            <w:tcW w:w="3260" w:type="dxa"/>
          </w:tcPr>
          <w:p w:rsidR="001B5570" w:rsidRPr="00D45402" w:rsidRDefault="001B5570" w:rsidP="00CD3D48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D4540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Примечание</w:t>
            </w:r>
          </w:p>
        </w:tc>
      </w:tr>
      <w:tr w:rsidR="001B5570" w:rsidRPr="003A0592" w:rsidTr="00370C30">
        <w:tc>
          <w:tcPr>
            <w:tcW w:w="2842" w:type="dxa"/>
          </w:tcPr>
          <w:p w:rsidR="001B5570" w:rsidRDefault="001B5570" w:rsidP="00D45402">
            <w:pPr>
              <w:pStyle w:val="a"/>
              <w:widowControl w:val="0"/>
            </w:pPr>
          </w:p>
          <w:p w:rsidR="001B5570" w:rsidRDefault="001B5570" w:rsidP="00D45402">
            <w:pPr>
              <w:pStyle w:val="a"/>
              <w:widowControl w:val="0"/>
            </w:pPr>
          </w:p>
          <w:p w:rsidR="001B5570" w:rsidRDefault="001B5570" w:rsidP="00D45402">
            <w:pPr>
              <w:pStyle w:val="a"/>
              <w:widowControl w:val="0"/>
            </w:pPr>
          </w:p>
          <w:p w:rsidR="001B5570" w:rsidRDefault="001B5570" w:rsidP="00D45402">
            <w:pPr>
              <w:pStyle w:val="a"/>
              <w:widowControl w:val="0"/>
            </w:pPr>
            <w:r>
              <w:t>интересным, познавательным</w:t>
            </w:r>
          </w:p>
          <w:p w:rsidR="001B5570" w:rsidRPr="003A0592" w:rsidRDefault="001B5570" w:rsidP="00D45402">
            <w:pPr>
              <w:pStyle w:val="c1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>
              <w:t>умение слушать, быть активным</w:t>
            </w:r>
          </w:p>
        </w:tc>
        <w:tc>
          <w:tcPr>
            <w:tcW w:w="9922" w:type="dxa"/>
          </w:tcPr>
          <w:p w:rsidR="001B5570" w:rsidRPr="00D45402" w:rsidRDefault="001B5570" w:rsidP="00D454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45402">
              <w:rPr>
                <w:rFonts w:ascii="Times New Roman" w:hAnsi="Times New Roman"/>
                <w:sz w:val="24"/>
                <w:szCs w:val="24"/>
              </w:rPr>
              <w:t>- Ну, ребята, чур, молчок,</w:t>
            </w:r>
          </w:p>
          <w:p w:rsidR="001B5570" w:rsidRPr="00D45402" w:rsidRDefault="001B5570" w:rsidP="00D454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D45402">
              <w:rPr>
                <w:rFonts w:ascii="Times New Roman" w:hAnsi="Times New Roman"/>
                <w:sz w:val="24"/>
                <w:szCs w:val="24"/>
              </w:rPr>
              <w:t>Начинается урок.</w:t>
            </w:r>
          </w:p>
          <w:p w:rsidR="001B5570" w:rsidRPr="00D45402" w:rsidRDefault="001B5570" w:rsidP="00D45402">
            <w:pPr>
              <w:pStyle w:val="a"/>
              <w:widowControl w:val="0"/>
            </w:pPr>
            <w:r w:rsidRPr="00D45402">
              <w:t xml:space="preserve">Каким вы хотите видеть наш урок? </w:t>
            </w:r>
          </w:p>
          <w:p w:rsidR="001B5570" w:rsidRDefault="001B5570" w:rsidP="00D838F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45402">
              <w:rPr>
                <w:rFonts w:ascii="Times New Roman" w:hAnsi="Times New Roman"/>
                <w:sz w:val="24"/>
                <w:szCs w:val="24"/>
              </w:rPr>
              <w:t xml:space="preserve">Что требуется от вас, чтобы это воплотить? </w:t>
            </w:r>
          </w:p>
          <w:p w:rsidR="001B5570" w:rsidRPr="00D45402" w:rsidRDefault="001B5570" w:rsidP="00D838F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5402">
              <w:rPr>
                <w:rFonts w:ascii="Times New Roman" w:hAnsi="Times New Roman"/>
                <w:sz w:val="24"/>
                <w:szCs w:val="24"/>
              </w:rPr>
              <w:t xml:space="preserve">- Эпиграф нашего урока «Все ребята любят разгадывать загадки…» </w:t>
            </w:r>
          </w:p>
          <w:p w:rsidR="001B5570" w:rsidRPr="00D45402" w:rsidRDefault="001B5570" w:rsidP="00D838F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45402">
              <w:rPr>
                <w:rFonts w:ascii="Times New Roman" w:hAnsi="Times New Roman"/>
                <w:sz w:val="24"/>
                <w:szCs w:val="24"/>
              </w:rPr>
              <w:t>-Кто автор таких познавательных текстов? (М.Ильин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hAnsi="Times New Roman"/>
                <w:sz w:val="24"/>
                <w:szCs w:val="24"/>
              </w:rPr>
              <w:t>это псевдоним Ильи Яковлевича Маршака)</w:t>
            </w:r>
          </w:p>
          <w:p w:rsidR="001B5570" w:rsidRPr="003A0592" w:rsidRDefault="001B5570" w:rsidP="00D4540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</w:tcPr>
          <w:p w:rsidR="001B5570" w:rsidRPr="00D45402" w:rsidRDefault="001B5570" w:rsidP="003A0592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45402">
              <w:rPr>
                <w:rFonts w:ascii="Times New Roman" w:hAnsi="Times New Roman"/>
                <w:sz w:val="24"/>
                <w:szCs w:val="24"/>
                <w:u w:val="single"/>
              </w:rPr>
              <w:t>СЛАЙД 1</w:t>
            </w:r>
          </w:p>
          <w:p w:rsidR="001B5570" w:rsidRPr="003A0592" w:rsidRDefault="001B5570" w:rsidP="003A05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4540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1B5570" w:rsidRPr="003A0592" w:rsidTr="00C7134C">
        <w:tc>
          <w:tcPr>
            <w:tcW w:w="16024" w:type="dxa"/>
            <w:gridSpan w:val="3"/>
          </w:tcPr>
          <w:p w:rsidR="001B5570" w:rsidRPr="00D45402" w:rsidRDefault="001B5570" w:rsidP="00D838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454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 Актуализация знаний. Введение в тему.</w:t>
            </w:r>
          </w:p>
          <w:p w:rsidR="001B5570" w:rsidRPr="00D45402" w:rsidRDefault="001B5570" w:rsidP="00D838F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402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D45402">
              <w:rPr>
                <w:rFonts w:ascii="Times New Roman" w:hAnsi="Times New Roman"/>
                <w:sz w:val="24"/>
                <w:szCs w:val="24"/>
              </w:rPr>
              <w:t xml:space="preserve">  создание условий для возникновения у учеников внутренней потребности включения в учебную деятельность</w:t>
            </w:r>
          </w:p>
          <w:p w:rsidR="001B5570" w:rsidRPr="00D45402" w:rsidRDefault="001B5570" w:rsidP="003A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5402">
              <w:rPr>
                <w:rFonts w:ascii="Times New Roman" w:hAnsi="Times New Roman"/>
                <w:b/>
                <w:sz w:val="24"/>
                <w:szCs w:val="24"/>
              </w:rPr>
              <w:t xml:space="preserve">Задачи: </w:t>
            </w:r>
            <w:r w:rsidRPr="00D45402">
              <w:rPr>
                <w:rFonts w:ascii="Times New Roman" w:hAnsi="Times New Roman"/>
                <w:sz w:val="24"/>
                <w:szCs w:val="24"/>
              </w:rPr>
              <w:t>-</w:t>
            </w:r>
            <w:r w:rsidRPr="00D4540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45402">
              <w:rPr>
                <w:rFonts w:ascii="Times New Roman" w:hAnsi="Times New Roman"/>
                <w:sz w:val="24"/>
                <w:szCs w:val="24"/>
              </w:rPr>
              <w:t>организовать формулирование темы урока учащимися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1B5570" w:rsidRPr="003A0592" w:rsidTr="00370C30">
        <w:tc>
          <w:tcPr>
            <w:tcW w:w="2842" w:type="dxa"/>
          </w:tcPr>
          <w:p w:rsidR="001B5570" w:rsidRDefault="001B5570" w:rsidP="00D838F9">
            <w:pPr>
              <w:pStyle w:val="c1"/>
              <w:shd w:val="clear" w:color="auto" w:fill="FFFFFF"/>
              <w:spacing w:before="0" w:beforeAutospacing="0" w:after="0" w:afterAutospacing="0" w:line="276" w:lineRule="auto"/>
            </w:pPr>
          </w:p>
          <w:p w:rsidR="001B5570" w:rsidRDefault="001B5570" w:rsidP="00D838F9">
            <w:pPr>
              <w:pStyle w:val="c1"/>
              <w:shd w:val="clear" w:color="auto" w:fill="FFFFFF"/>
              <w:spacing w:before="0" w:beforeAutospacing="0" w:after="0" w:afterAutospacing="0" w:line="276" w:lineRule="auto"/>
            </w:pPr>
          </w:p>
          <w:p w:rsidR="001B5570" w:rsidRPr="003A0592" w:rsidRDefault="001B5570" w:rsidP="00D838F9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6"/>
                <w:szCs w:val="26"/>
              </w:rPr>
            </w:pPr>
            <w:r>
              <w:t>о луке</w:t>
            </w:r>
          </w:p>
          <w:p w:rsidR="001B5570" w:rsidRDefault="001B5570" w:rsidP="00D45402">
            <w:pPr>
              <w:pStyle w:val="a"/>
              <w:widowControl w:val="0"/>
            </w:pPr>
          </w:p>
        </w:tc>
        <w:tc>
          <w:tcPr>
            <w:tcW w:w="9922" w:type="dxa"/>
          </w:tcPr>
          <w:p w:rsidR="001B5570" w:rsidRPr="000A0D13" w:rsidRDefault="001B5570" w:rsidP="00D838F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0D13">
              <w:rPr>
                <w:rFonts w:ascii="Times New Roman" w:hAnsi="Times New Roman"/>
                <w:sz w:val="24"/>
                <w:szCs w:val="24"/>
              </w:rPr>
              <w:t>- Задайте вопрос по прочитанному произведению.</w:t>
            </w:r>
          </w:p>
          <w:p w:rsidR="001B5570" w:rsidRPr="005C3DFB" w:rsidRDefault="001B5570" w:rsidP="00D838F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A0D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38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Постановка проблемы </w:t>
            </w:r>
            <w:r w:rsidRPr="000A0D13">
              <w:rPr>
                <w:rFonts w:ascii="Times New Roman" w:hAnsi="Times New Roman"/>
                <w:sz w:val="24"/>
                <w:szCs w:val="24"/>
              </w:rPr>
              <w:t>(темы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Просмотр мультфильма «Лук» </w:t>
            </w:r>
          </w:p>
          <w:p w:rsidR="001B5570" w:rsidRPr="009C0A9D" w:rsidRDefault="001B5570" w:rsidP="00D838F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–Определите тему урока. О чем будем читать? </w:t>
            </w:r>
          </w:p>
          <w:p w:rsidR="001B5570" w:rsidRPr="00FF3B62" w:rsidRDefault="001B5570" w:rsidP="0099108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0A9D">
              <w:t xml:space="preserve">        </w:t>
            </w:r>
            <w:r w:rsidRPr="00FF3B62">
              <w:rPr>
                <w:rFonts w:ascii="Times New Roman" w:hAnsi="Times New Roman"/>
                <w:sz w:val="24"/>
                <w:szCs w:val="24"/>
              </w:rPr>
              <w:t>-А что вы знаете об этом растении?</w:t>
            </w:r>
          </w:p>
          <w:p w:rsidR="001B5570" w:rsidRPr="00890D9B" w:rsidRDefault="001B5570" w:rsidP="005B159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890D9B">
              <w:rPr>
                <w:rFonts w:ascii="Times New Roman" w:hAnsi="Times New Roman"/>
                <w:b/>
                <w:sz w:val="24"/>
                <w:szCs w:val="24"/>
              </w:rPr>
              <w:t>Прием «Верные и неверные утверждения».</w:t>
            </w:r>
          </w:p>
          <w:p w:rsidR="001B5570" w:rsidRPr="00890D9B" w:rsidRDefault="001B5570" w:rsidP="005B1590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 xml:space="preserve">У каждого на парте таблица, как  </w:t>
            </w:r>
            <w:r w:rsidRPr="00890D9B">
              <w:rPr>
                <w:rFonts w:ascii="Times New Roman" w:hAnsi="Times New Roman"/>
                <w:b/>
                <w:i/>
                <w:sz w:val="24"/>
                <w:szCs w:val="24"/>
              </w:rPr>
              <w:t>на доске</w:t>
            </w:r>
            <w:r w:rsidRPr="00890D9B">
              <w:rPr>
                <w:rFonts w:ascii="Times New Roman" w:hAnsi="Times New Roman"/>
                <w:sz w:val="24"/>
                <w:szCs w:val="24"/>
              </w:rPr>
              <w:t>. Я читаю вопросы, а учащиеся ставят в первой строке плюс, если согласны с утверждением, и минус, если не согласны. Вторая строка у вас пока останется пустой.</w:t>
            </w:r>
          </w:p>
          <w:p w:rsidR="001B5570" w:rsidRPr="00890D9B" w:rsidRDefault="001B5570" w:rsidP="005B15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>Вопросы:</w:t>
            </w:r>
          </w:p>
          <w:p w:rsidR="001B5570" w:rsidRPr="00890D9B" w:rsidRDefault="001B5570" w:rsidP="005B159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>… бывает многоярусный лук?</w:t>
            </w:r>
          </w:p>
          <w:p w:rsidR="001B5570" w:rsidRPr="00890D9B" w:rsidRDefault="001B5570" w:rsidP="005B159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>… лук и репа родственники?</w:t>
            </w:r>
          </w:p>
          <w:p w:rsidR="001B5570" w:rsidRPr="00890D9B" w:rsidRDefault="001B5570" w:rsidP="005B159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>… лук сражается за своих деток?</w:t>
            </w:r>
          </w:p>
          <w:p w:rsidR="001B5570" w:rsidRPr="00890D9B" w:rsidRDefault="001B5570" w:rsidP="005B159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>…лук стали выращивать с 16 века?</w:t>
            </w:r>
          </w:p>
          <w:p w:rsidR="001B5570" w:rsidRPr="00890D9B" w:rsidRDefault="001B5570" w:rsidP="005B159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>… лук – это лекарство?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67"/>
              <w:gridCol w:w="1367"/>
              <w:gridCol w:w="1367"/>
              <w:gridCol w:w="1367"/>
              <w:gridCol w:w="1367"/>
            </w:tblGrid>
            <w:tr w:rsidR="001B5570" w:rsidRPr="00890D9B" w:rsidTr="00610604"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0D9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0D9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0D9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0D9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0D9B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B5570" w:rsidRPr="00890D9B" w:rsidTr="00610604"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B5570" w:rsidRPr="00890D9B" w:rsidTr="00610604"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890D9B" w:rsidRDefault="001B5570" w:rsidP="006106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B5570" w:rsidRPr="00890D9B" w:rsidRDefault="001B5570" w:rsidP="005B1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D9B">
              <w:rPr>
                <w:rFonts w:ascii="Times New Roman" w:hAnsi="Times New Roman"/>
                <w:sz w:val="24"/>
                <w:szCs w:val="24"/>
              </w:rPr>
              <w:t>- В  течение урока мы будем обращаться к таблице и увидим, насколько вы были правы.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0D9B">
              <w:rPr>
                <w:rFonts w:ascii="Times New Roman" w:hAnsi="Times New Roman"/>
                <w:sz w:val="24"/>
                <w:szCs w:val="24"/>
              </w:rPr>
              <w:t xml:space="preserve">(самооценка)       </w:t>
            </w:r>
          </w:p>
          <w:p w:rsidR="001B5570" w:rsidRDefault="001B5570" w:rsidP="00FF3B62">
            <w:pPr>
              <w:pStyle w:val="NormalWeb"/>
              <w:spacing w:before="0" w:beforeAutospacing="0" w:after="0" w:afterAutospacing="0"/>
            </w:pPr>
          </w:p>
        </w:tc>
        <w:tc>
          <w:tcPr>
            <w:tcW w:w="3260" w:type="dxa"/>
          </w:tcPr>
          <w:p w:rsidR="001B5570" w:rsidRPr="003A0592" w:rsidRDefault="001B5570" w:rsidP="00D838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серия мультфильмов «Лунтик» - 3 мин.</w:t>
            </w:r>
          </w:p>
          <w:p w:rsidR="001B5570" w:rsidRPr="00F022AF" w:rsidRDefault="001B5570" w:rsidP="00D838F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u w:val="single"/>
              </w:rPr>
            </w:pPr>
            <w:r w:rsidRPr="00F022AF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Слайд 2</w:t>
            </w:r>
          </w:p>
          <w:p w:rsidR="001B5570" w:rsidRPr="00D45402" w:rsidRDefault="001B5570" w:rsidP="003A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B5570" w:rsidRPr="003A0592" w:rsidTr="00B20B32">
        <w:tc>
          <w:tcPr>
            <w:tcW w:w="16024" w:type="dxa"/>
            <w:gridSpan w:val="3"/>
          </w:tcPr>
          <w:p w:rsidR="001B5570" w:rsidRPr="00FF3B62" w:rsidRDefault="001B5570" w:rsidP="00FF3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F3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 Целеполагание</w:t>
            </w:r>
          </w:p>
          <w:p w:rsidR="001B5570" w:rsidRPr="00FF3B62" w:rsidRDefault="001B5570" w:rsidP="00FF3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</w:t>
            </w:r>
            <w:r w:rsidRPr="00FF3B62">
              <w:rPr>
                <w:rFonts w:ascii="Times New Roman" w:hAnsi="Times New Roman"/>
                <w:color w:val="000000"/>
                <w:sz w:val="24"/>
                <w:szCs w:val="24"/>
              </w:rPr>
              <w:t>: - осознать, что будут делать и для чего.</w:t>
            </w:r>
          </w:p>
          <w:p w:rsidR="001B5570" w:rsidRPr="00FF3B62" w:rsidRDefault="001B5570" w:rsidP="00FF3B62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-</w:t>
            </w:r>
            <w:r w:rsidRPr="00FF3B62">
              <w:rPr>
                <w:rFonts w:ascii="Times New Roman" w:hAnsi="Times New Roman"/>
                <w:color w:val="000000"/>
                <w:sz w:val="24"/>
                <w:szCs w:val="24"/>
              </w:rPr>
              <w:t> смотивировать учащихся на постановку цели своей учебной деятельности.</w:t>
            </w:r>
          </w:p>
          <w:p w:rsidR="001B5570" w:rsidRPr="00FF3B62" w:rsidRDefault="001B5570" w:rsidP="00FF3B62">
            <w:pPr>
              <w:snapToGrid w:val="0"/>
              <w:spacing w:after="0" w:line="240" w:lineRule="auto"/>
              <w:ind w:right="58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B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Метод:</w:t>
            </w:r>
            <w:r w:rsidRPr="00FF3B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словесный, коллективный, стимулирования интереса к учению (создание эмоционально – нравственных ситуаций)</w:t>
            </w:r>
          </w:p>
          <w:p w:rsidR="001B5570" w:rsidRPr="00D45402" w:rsidRDefault="001B5570" w:rsidP="00FF3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F3B62">
              <w:rPr>
                <w:rFonts w:ascii="Times New Roman" w:hAnsi="Times New Roman"/>
                <w:sz w:val="24"/>
                <w:szCs w:val="24"/>
              </w:rPr>
              <w:t>Технология критического мышления прием</w:t>
            </w:r>
            <w:r w:rsidRPr="00FF3B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«Кластер</w:t>
            </w:r>
            <w:r w:rsidRPr="00FF3B6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«Инсерт»</w:t>
            </w:r>
          </w:p>
        </w:tc>
      </w:tr>
      <w:tr w:rsidR="001B5570" w:rsidRPr="003A0592" w:rsidTr="00370C30">
        <w:trPr>
          <w:trHeight w:val="4710"/>
        </w:trPr>
        <w:tc>
          <w:tcPr>
            <w:tcW w:w="2842" w:type="dxa"/>
          </w:tcPr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4A2DB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Когда, зачем, почему? Познавательная литература.</w:t>
            </w:r>
          </w:p>
          <w:p w:rsidR="001B5570" w:rsidRPr="00F022AF" w:rsidRDefault="001B5570" w:rsidP="004A2D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sz w:val="24"/>
                <w:szCs w:val="24"/>
              </w:rPr>
              <w:t>Надежда Надеждина. Нет мы ещё не знакомы с её творчеством.</w:t>
            </w:r>
          </w:p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</w:rPr>
            </w:pPr>
          </w:p>
          <w:p w:rsidR="001B5570" w:rsidRPr="00F022AF" w:rsidRDefault="001B5570" w:rsidP="00991088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C61806">
            <w:pPr>
              <w:spacing w:after="0" w:line="240" w:lineRule="auto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991088">
            <w:pPr>
              <w:spacing w:after="0" w:line="240" w:lineRule="auto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Нед</w:t>
            </w:r>
            <w:r w:rsidRPr="00F022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г- недомогание, болезнь</w:t>
            </w:r>
          </w:p>
          <w:p w:rsidR="001B5570" w:rsidRPr="00F022AF" w:rsidRDefault="001B5570" w:rsidP="00991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022AF">
              <w:rPr>
                <w:rFonts w:ascii="Times New Roman" w:hAnsi="Times New Roman"/>
                <w:sz w:val="24"/>
                <w:szCs w:val="24"/>
                <w:u w:val="single"/>
              </w:rPr>
              <w:t>лук лечит от болезней -это тема текста</w:t>
            </w:r>
          </w:p>
          <w:p w:rsidR="001B5570" w:rsidRPr="00F022AF" w:rsidRDefault="001B5570" w:rsidP="00991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Лук – овощ, лук – метательное спортивное оружие</w:t>
            </w:r>
          </w:p>
          <w:p w:rsidR="001B5570" w:rsidRPr="00F022AF" w:rsidRDefault="001B5570" w:rsidP="00991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об овоще</w:t>
            </w: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</w:pPr>
          </w:p>
          <w:p w:rsidR="001B5570" w:rsidRPr="00F022AF" w:rsidRDefault="001B5570" w:rsidP="003A0592">
            <w:pPr>
              <w:pStyle w:val="c1"/>
              <w:shd w:val="clear" w:color="auto" w:fill="FFFFFF"/>
              <w:spacing w:line="276" w:lineRule="auto"/>
              <w:rPr>
                <w:rStyle w:val="c2"/>
                <w:color w:val="000000"/>
              </w:rPr>
            </w:pPr>
            <w:r w:rsidRPr="00F022AF">
              <w:t>(ожидается положительный результат)</w:t>
            </w:r>
          </w:p>
        </w:tc>
        <w:tc>
          <w:tcPr>
            <w:tcW w:w="9922" w:type="dxa"/>
          </w:tcPr>
          <w:p w:rsidR="001B5570" w:rsidRPr="00F022AF" w:rsidRDefault="001B5570" w:rsidP="003A05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B5570" w:rsidRPr="00F022AF" w:rsidRDefault="001B5570" w:rsidP="00F022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F022A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Подготовка к первичному чтению</w:t>
            </w:r>
          </w:p>
          <w:p w:rsidR="001B5570" w:rsidRPr="00F022AF" w:rsidRDefault="001B5570" w:rsidP="003A05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 называется  раздел нашего учебника, который мы изучаем?</w:t>
            </w:r>
          </w:p>
          <w:p w:rsidR="001B5570" w:rsidRPr="00F022AF" w:rsidRDefault="001B5570" w:rsidP="003A05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Произведения какого жанра мы читаем в этом разделе?</w:t>
            </w:r>
          </w:p>
          <w:p w:rsidR="001B5570" w:rsidRPr="00F022AF" w:rsidRDefault="001B5570" w:rsidP="00F0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F022AF">
              <w:rPr>
                <w:rFonts w:ascii="Times New Roman" w:hAnsi="Times New Roman"/>
                <w:sz w:val="24"/>
                <w:szCs w:val="24"/>
              </w:rPr>
              <w:t xml:space="preserve"> Прочитайте название познавательного рассказа. Назовите автора. Встречались ли </w:t>
            </w:r>
            <w:r w:rsidRPr="00F022AF">
              <w:rPr>
                <w:rFonts w:ascii="Times New Roman" w:hAnsi="Times New Roman"/>
                <w:bCs/>
                <w:sz w:val="24"/>
                <w:szCs w:val="24"/>
              </w:rPr>
              <w:t>нам</w:t>
            </w:r>
            <w:r w:rsidRPr="00F022AF">
              <w:rPr>
                <w:rFonts w:ascii="Times New Roman" w:hAnsi="Times New Roman"/>
                <w:sz w:val="24"/>
                <w:szCs w:val="24"/>
              </w:rPr>
              <w:t xml:space="preserve"> произведения этого автора? </w:t>
            </w:r>
          </w:p>
          <w:p w:rsidR="001B5570" w:rsidRPr="00F022AF" w:rsidRDefault="001B5570" w:rsidP="004A2D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022AF">
              <w:rPr>
                <w:rFonts w:ascii="Times New Roman" w:hAnsi="Times New Roman"/>
                <w:sz w:val="24"/>
                <w:szCs w:val="24"/>
              </w:rPr>
              <w:t>- Сегодня мы прочитаем статью Н.Надеждиной.</w:t>
            </w:r>
          </w:p>
          <w:p w:rsidR="001B5570" w:rsidRPr="00F022AF" w:rsidRDefault="001B5570" w:rsidP="00F0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sz w:val="24"/>
                <w:szCs w:val="24"/>
              </w:rPr>
              <w:t xml:space="preserve">   - Н.А. Надеждина по образованию биолог, и в своих рассказах и статьях объясняет детям, как живёт наша природа, что в ней полезно, что вредно, как нужно оберегать полезных птиц, зверей, насекомых, как выращивать овощи и ягоды, как наблюдать за изменениями в природе. Она умеет рассказывать не только понятно и доступно, но и занимательно, сравнивая и сопоставляя жизнь в природе с жизнью человека. Герои Н. Надеждиной видят и слышат большую и добрую землю, её цвета, краски, запахи, звуки, шумы ливня и чуть внятное дыхание дерева, и белый сон зимнего леса. О большом мире маленького человека писательница р</w:t>
            </w:r>
            <w:r>
              <w:rPr>
                <w:rFonts w:ascii="Times New Roman" w:hAnsi="Times New Roman"/>
                <w:sz w:val="24"/>
                <w:szCs w:val="24"/>
              </w:rPr>
              <w:t>ассказывает свободно и образно.</w:t>
            </w:r>
            <w:r w:rsidRPr="00F022AF">
              <w:rPr>
                <w:rFonts w:ascii="Times New Roman" w:hAnsi="Times New Roman"/>
                <w:sz w:val="24"/>
                <w:szCs w:val="24"/>
              </w:rPr>
              <w:br/>
              <w:t>Наиболее известные книги Н. Надеждиной: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2AF">
              <w:rPr>
                <w:rFonts w:ascii="Times New Roman" w:hAnsi="Times New Roman"/>
                <w:sz w:val="24"/>
                <w:szCs w:val="24"/>
              </w:rPr>
              <w:t>«Чудеса на грядке»</w:t>
            </w:r>
            <w:r w:rsidRPr="00F022AF">
              <w:rPr>
                <w:rFonts w:ascii="Times New Roman" w:hAnsi="Times New Roman"/>
                <w:sz w:val="24"/>
                <w:szCs w:val="24"/>
              </w:rPr>
              <w:br/>
              <w:t>«Я вижу море»    «Каждой былинке брат»     «Полное лукошко»</w:t>
            </w:r>
            <w:r w:rsidRPr="00F022AF">
              <w:rPr>
                <w:rFonts w:ascii="Times New Roman" w:hAnsi="Times New Roman"/>
                <w:sz w:val="24"/>
                <w:szCs w:val="24"/>
              </w:rPr>
              <w:br/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Прочитайте заголовок  3 раза, каждый раз переносите  логическое ударение   на новое слово.                                               </w:t>
            </w: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22A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Лук</w:t>
            </w:r>
            <w:r w:rsidRPr="00F022AF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от семи недуг</w:t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Pr="00F022AF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Лук </w:t>
            </w:r>
            <w:r w:rsidRPr="00F022A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от семи</w:t>
            </w:r>
            <w:r w:rsidRPr="00F022AF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недуг</w:t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Pr="00F022AF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Лук от семи </w:t>
            </w:r>
            <w:r w:rsidRPr="00F022A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недуг</w:t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- После знакомства с произведением, мы проверим какое слово хотел выделить для нас автор.</w:t>
            </w: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Словарная работа</w:t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B5570" w:rsidRPr="00F022AF" w:rsidRDefault="001B5570" w:rsidP="00991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- Все ли слова в  заголовке вам понятны?</w:t>
            </w: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Предположите, что узнаем из произведения с таким названием?!!!</w:t>
            </w: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- Лук многозначное слово.  Какие значения этого слова вы знаете?</w:t>
            </w:r>
          </w:p>
          <w:p w:rsidR="001B5570" w:rsidRPr="00F022AF" w:rsidRDefault="001B5570" w:rsidP="00223B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О каком луке наш познавательный рассказ?</w:t>
            </w:r>
          </w:p>
          <w:p w:rsidR="001B5570" w:rsidRPr="00F022AF" w:rsidRDefault="001B5570" w:rsidP="00991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sz w:val="24"/>
                <w:szCs w:val="24"/>
              </w:rPr>
              <w:t xml:space="preserve">-По заголовку мы предположили тему текста. Рассмотрите иллюстрацию.  </w:t>
            </w:r>
          </w:p>
          <w:p w:rsidR="001B5570" w:rsidRPr="00F022AF" w:rsidRDefault="001B5570" w:rsidP="009910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F022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Удалось ли художнику передать мысль автора текста?</w:t>
            </w: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2AF">
              <w:rPr>
                <w:rFonts w:ascii="Times New Roman" w:hAnsi="Times New Roman"/>
                <w:sz w:val="24"/>
                <w:szCs w:val="24"/>
              </w:rPr>
              <w:t xml:space="preserve">-Подтверждает ли иллюстрация наши предположения </w:t>
            </w:r>
            <w:r w:rsidRPr="00F022AF">
              <w:rPr>
                <w:rFonts w:ascii="Times New Roman" w:hAnsi="Times New Roman"/>
                <w:b/>
                <w:sz w:val="24"/>
                <w:szCs w:val="24"/>
              </w:rPr>
              <w:t xml:space="preserve"> о чем будем читать ?  </w:t>
            </w:r>
          </w:p>
          <w:p w:rsidR="001B5570" w:rsidRPr="00F022AF" w:rsidRDefault="001B5570" w:rsidP="00F02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sz w:val="24"/>
                <w:szCs w:val="24"/>
              </w:rPr>
              <w:t>( О луке- овоще,   Лук лечит от болезней)</w:t>
            </w:r>
          </w:p>
          <w:p w:rsidR="001B5570" w:rsidRPr="00F022AF" w:rsidRDefault="001B5570" w:rsidP="005B1590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022AF">
              <w:rPr>
                <w:rFonts w:ascii="Times New Roman" w:hAnsi="Times New Roman" w:cs="Times New Roman"/>
                <w:color w:val="000000"/>
              </w:rPr>
              <w:t xml:space="preserve">    </w:t>
            </w:r>
          </w:p>
          <w:p w:rsidR="001B5570" w:rsidRPr="00F022AF" w:rsidRDefault="001B5570" w:rsidP="003A0592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F022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2AF">
              <w:rPr>
                <w:rFonts w:ascii="Times New Roman" w:hAnsi="Times New Roman" w:cs="Times New Roman"/>
              </w:rPr>
              <w:t xml:space="preserve">- </w:t>
            </w:r>
            <w:r w:rsidRPr="00F022AF">
              <w:rPr>
                <w:rFonts w:ascii="Times New Roman" w:hAnsi="Times New Roman" w:cs="Times New Roman"/>
                <w:b/>
              </w:rPr>
              <w:t>Определим задачи  урока:</w:t>
            </w:r>
          </w:p>
          <w:p w:rsidR="001B5570" w:rsidRPr="00F022AF" w:rsidRDefault="001B5570" w:rsidP="003A0592">
            <w:pPr>
              <w:pStyle w:val="ParagraphStyle"/>
              <w:spacing w:line="276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F022AF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F022AF">
              <w:rPr>
                <w:rFonts w:ascii="Times New Roman" w:hAnsi="Times New Roman" w:cs="Times New Roman"/>
                <w:bCs/>
                <w:i/>
                <w:u w:val="single"/>
              </w:rPr>
              <w:t>1. Познакомиться со статьёй Н. Надеждиной…</w:t>
            </w:r>
          </w:p>
          <w:p w:rsidR="001B5570" w:rsidRPr="00F022AF" w:rsidRDefault="001B5570" w:rsidP="003A0592">
            <w:pPr>
              <w:pStyle w:val="ParagraphStyle"/>
              <w:spacing w:line="276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F022AF">
              <w:rPr>
                <w:rFonts w:ascii="Times New Roman" w:hAnsi="Times New Roman" w:cs="Times New Roman"/>
                <w:bCs/>
                <w:i/>
                <w:u w:val="single"/>
              </w:rPr>
              <w:t>2. Будем учиться извлекать…информацию о луке,… как целебном овоще</w:t>
            </w:r>
          </w:p>
          <w:p w:rsidR="001B5570" w:rsidRPr="00F022AF" w:rsidRDefault="001B5570" w:rsidP="003A0592">
            <w:pPr>
              <w:pStyle w:val="ParagraphStyle"/>
              <w:spacing w:line="276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F022AF">
              <w:rPr>
                <w:rFonts w:ascii="Times New Roman" w:hAnsi="Times New Roman" w:cs="Times New Roman"/>
                <w:bCs/>
                <w:i/>
                <w:u w:val="single"/>
              </w:rPr>
              <w:t>3. Сравним излагаемый материал…с ранее известным</w:t>
            </w:r>
          </w:p>
          <w:p w:rsidR="001B5570" w:rsidRPr="00F022AF" w:rsidRDefault="001B5570" w:rsidP="003A0592">
            <w:pPr>
              <w:pStyle w:val="ParagraphStyle"/>
              <w:spacing w:line="276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F022AF">
              <w:rPr>
                <w:rFonts w:ascii="Times New Roman" w:hAnsi="Times New Roman" w:cs="Times New Roman"/>
                <w:bCs/>
                <w:i/>
                <w:u w:val="single"/>
              </w:rPr>
              <w:t>4.Будем учиться определять главную…. мысль каждой части</w:t>
            </w: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991088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022A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Составить кластер. </w: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sz w:val="24"/>
                <w:szCs w:val="24"/>
              </w:rPr>
              <w:t>- Какие ассоциации у вас вызывает слово ЛУК? (слезы, репчатый, дерется, горький, убивает, лекарь, фитонциды)</w: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oval id="_x0000_s1026" style="position:absolute;margin-left:138.6pt;margin-top:8.5pt;width:82.5pt;height:36.75pt;z-index:251664896"/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oval id="_x0000_s1027" style="position:absolute;left:0;text-align:left;margin-left:273.85pt;margin-top:3.5pt;width:82.5pt;height:36.75pt;z-index:251654656"/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oval id="_x0000_s1028" style="position:absolute;left:0;text-align:left;margin-left:48.85pt;margin-top:7.7pt;width:82.5pt;height:36.75pt;z-index:251651584"/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201.85pt;margin-top:7.7pt;width:0;height:19.5pt;flip:y;z-index:2516577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0" type="#_x0000_t32" style="position:absolute;left:0;text-align:left;margin-left:228.85pt;margin-top:7.7pt;width:38.25pt;height:21pt;flip:y;z-index:251658752" o:connectortype="straight">
                  <v:stroke endarrow="block"/>
                </v:shape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32" style="position:absolute;left:0;text-align:left;margin-left:129.85pt;margin-top:11.9pt;width:35.25pt;height:16.3pt;flip:x y;z-index:2516638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32" style="position:absolute;left:0;text-align:left;margin-left:156.6pt;margin-top:12.1pt;width:82.5pt;height:36.75pt;z-index:251655680">
                  <v:textbox style="mso-next-textbox:#_x0000_s1032">
                    <w:txbxContent>
                      <w:p w:rsidR="001B5570" w:rsidRPr="002675A2" w:rsidRDefault="001B5570" w:rsidP="00991088">
                        <w:pPr>
                          <w:rPr>
                            <w:sz w:val="40"/>
                            <w:szCs w:val="40"/>
                          </w:rPr>
                        </w:pPr>
                        <w:r w:rsidRPr="002675A2">
                          <w:rPr>
                            <w:sz w:val="40"/>
                            <w:szCs w:val="40"/>
                          </w:rPr>
                          <w:t>ЛУК</w:t>
                        </w:r>
                      </w:p>
                    </w:txbxContent>
                  </v:textbox>
                </v:oval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oval id="_x0000_s1033" style="position:absolute;left:0;text-align:left;margin-left:255.85pt;margin-top:7.1pt;width:82.5pt;height:36.75pt;z-index:251653632"/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_x0000_s1034" type="#_x0000_t32" style="position:absolute;left:0;text-align:left;margin-left:237.85pt;margin-top:2.3pt;width:12pt;height:.75pt;z-index:2516597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135pt;margin-top:11.45pt;width:28.5pt;height:5.25pt;flip:x;z-index:251662848" o:connectortype="straight">
                  <v:stroke endarrow="block"/>
                </v:shape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oval id="_x0000_s1036" style="position:absolute;left:0;text-align:left;margin-left:75.85pt;margin-top:6.5pt;width:82.5pt;height:36.75pt;z-index:251652608"/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74.85pt;margin-top:6.5pt;width:18.75pt;height:24.2pt;flip:x;z-index:2516618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8" type="#_x0000_t32" style="position:absolute;left:0;text-align:left;margin-left:228.85pt;margin-top:6.5pt;width:21pt;height:20.25pt;z-index:251660800" o:connectortype="straight">
                  <v:stroke endarrow="block"/>
                </v:shape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oval id="_x0000_s1039" style="position:absolute;left:0;text-align:left;margin-left:228.85pt;margin-top:10.7pt;width:82.5pt;height:36pt;z-index:251656704"/>
              </w:pict>
            </w:r>
          </w:p>
          <w:p w:rsidR="001B5570" w:rsidRPr="00F022AF" w:rsidRDefault="001B5570" w:rsidP="009910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oval id="_x0000_s1040" style="position:absolute;left:0;text-align:left;margin-left:138.85pt;margin-top:5.9pt;width:82.5pt;height:36.75pt;z-index:251650560"/>
              </w:pict>
            </w:r>
          </w:p>
          <w:p w:rsidR="001B5570" w:rsidRPr="00F022AF" w:rsidRDefault="001B5570" w:rsidP="00991088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F022AF" w:rsidRDefault="001B5570" w:rsidP="00991088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Прикрепляю на доске. </w:t>
            </w:r>
          </w:p>
          <w:p w:rsidR="001B5570" w:rsidRPr="00F022AF" w:rsidRDefault="001B5570" w:rsidP="00991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(Луковица, овощ, огород, горький, зелёный, салат, чистить, плакать, слёзы.</w:t>
            </w:r>
          </w:p>
          <w:p w:rsidR="001B5570" w:rsidRPr="00F022AF" w:rsidRDefault="001B5570" w:rsidP="003A05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Оставляю слово </w:t>
            </w:r>
            <w:r w:rsidRPr="00F022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лекарь</w:t>
            </w: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закрытым, если не назовут)</w:t>
            </w:r>
          </w:p>
          <w:p w:rsidR="001B5570" w:rsidRPr="00F022AF" w:rsidRDefault="001B5570" w:rsidP="003A05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22AF">
              <w:rPr>
                <w:rFonts w:ascii="Times New Roman" w:hAnsi="Times New Roman"/>
                <w:color w:val="000000"/>
                <w:sz w:val="24"/>
                <w:szCs w:val="24"/>
              </w:rPr>
              <w:t>- После знакомства с произведением, мы проверим, можно ли дополнить данный ряд слов.</w:t>
            </w:r>
          </w:p>
          <w:p w:rsidR="001B5570" w:rsidRPr="00F022AF" w:rsidRDefault="001B5570" w:rsidP="003A0592">
            <w:pPr>
              <w:pStyle w:val="ParagraphStyle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022AF">
              <w:rPr>
                <w:rFonts w:ascii="Times New Roman" w:hAnsi="Times New Roman" w:cs="Times New Roman"/>
                <w:bCs/>
              </w:rPr>
              <w:t>- Захотелось ли вам прочитать произведение Надеждиной?</w:t>
            </w:r>
          </w:p>
          <w:p w:rsidR="001B5570" w:rsidRPr="00F022AF" w:rsidRDefault="001B5570" w:rsidP="003A0592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u w:val="single"/>
                <w:lang w:eastAsia="ru-RU"/>
              </w:rPr>
            </w:pPr>
          </w:p>
        </w:tc>
        <w:tc>
          <w:tcPr>
            <w:tcW w:w="3260" w:type="dxa"/>
          </w:tcPr>
          <w:p w:rsidR="001B5570" w:rsidRPr="003A0592" w:rsidRDefault="001B5570" w:rsidP="003A0592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</w:p>
          <w:p w:rsidR="001B5570" w:rsidRPr="003A0592" w:rsidRDefault="001B5570" w:rsidP="003A0592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</w:p>
          <w:p w:rsidR="001B5570" w:rsidRDefault="001B5570" w:rsidP="003A059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1B5570" w:rsidRDefault="001B5570" w:rsidP="003A059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1B5570" w:rsidRDefault="001B5570" w:rsidP="003A059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1B5570" w:rsidRPr="003A0592" w:rsidRDefault="001B5570" w:rsidP="004A2DBF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6"/>
                <w:szCs w:val="26"/>
              </w:rPr>
            </w:pPr>
            <w:r w:rsidRPr="004A2DBF">
              <w:rPr>
                <w:bCs/>
              </w:rPr>
              <w:t xml:space="preserve">СЛАЙД </w:t>
            </w:r>
            <w:r>
              <w:rPr>
                <w:bCs/>
              </w:rPr>
              <w:t>3</w:t>
            </w:r>
            <w:r w:rsidRPr="003A0592">
              <w:rPr>
                <w:rStyle w:val="c2"/>
                <w:color w:val="000000"/>
                <w:sz w:val="26"/>
                <w:szCs w:val="26"/>
              </w:rPr>
              <w:t xml:space="preserve"> </w:t>
            </w: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4A2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B5570" w:rsidRDefault="001B5570" w:rsidP="00223BD0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  <w:r w:rsidRPr="004A2DBF">
              <w:rPr>
                <w:bCs/>
              </w:rPr>
              <w:t xml:space="preserve">СЛАЙД </w:t>
            </w:r>
            <w:r>
              <w:rPr>
                <w:bCs/>
              </w:rPr>
              <w:t>4</w:t>
            </w:r>
          </w:p>
          <w:p w:rsidR="001B5570" w:rsidRDefault="001B5570" w:rsidP="00223BD0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  <w:p w:rsidR="001B5570" w:rsidRDefault="001B5570" w:rsidP="00223BD0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  <w:p w:rsidR="001B5570" w:rsidRPr="003A0592" w:rsidRDefault="001B5570" w:rsidP="00223BD0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6"/>
                <w:szCs w:val="26"/>
              </w:rPr>
            </w:pPr>
            <w:r w:rsidRPr="004A2DBF">
              <w:rPr>
                <w:bCs/>
              </w:rPr>
              <w:t xml:space="preserve">СЛАЙД </w:t>
            </w:r>
            <w:r>
              <w:rPr>
                <w:bCs/>
              </w:rPr>
              <w:t>5</w:t>
            </w:r>
            <w:r w:rsidRPr="003A0592">
              <w:rPr>
                <w:rStyle w:val="c2"/>
                <w:color w:val="000000"/>
                <w:sz w:val="26"/>
                <w:szCs w:val="26"/>
              </w:rPr>
              <w:t xml:space="preserve"> </w:t>
            </w:r>
          </w:p>
          <w:p w:rsidR="001B5570" w:rsidRPr="00F022AF" w:rsidRDefault="001B5570" w:rsidP="00F022AF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6"/>
                <w:szCs w:val="26"/>
              </w:rPr>
            </w:pPr>
            <w:r w:rsidRPr="003A0592">
              <w:rPr>
                <w:rStyle w:val="c2"/>
                <w:color w:val="000000"/>
                <w:sz w:val="26"/>
                <w:szCs w:val="26"/>
              </w:rPr>
              <w:t xml:space="preserve"> </w:t>
            </w:r>
            <w:r w:rsidRPr="003A0592">
              <w:t>стр. 148.</w:t>
            </w:r>
            <w:r w:rsidRPr="003A0592">
              <w:rPr>
                <w:b/>
              </w:rPr>
              <w:t xml:space="preserve"> -</w:t>
            </w:r>
          </w:p>
          <w:p w:rsidR="001B5570" w:rsidRDefault="001B5570" w:rsidP="004A2DBF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</w:p>
          <w:p w:rsidR="001B5570" w:rsidRDefault="001B5570" w:rsidP="004A2DBF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</w:p>
          <w:p w:rsidR="001B5570" w:rsidRDefault="001B5570" w:rsidP="004A2DBF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</w:p>
          <w:p w:rsidR="001B5570" w:rsidRDefault="001B5570" w:rsidP="004A2DBF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</w:p>
          <w:p w:rsidR="001B5570" w:rsidRDefault="001B5570" w:rsidP="004A2DBF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</w:p>
          <w:p w:rsidR="001B5570" w:rsidRDefault="001B5570" w:rsidP="004A2DBF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</w:p>
          <w:p w:rsidR="001B5570" w:rsidRPr="004A2DBF" w:rsidRDefault="001B5570" w:rsidP="004A2DBF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</w:p>
        </w:tc>
      </w:tr>
      <w:tr w:rsidR="001B5570" w:rsidRPr="003A0592" w:rsidTr="00C61806">
        <w:trPr>
          <w:trHeight w:val="1609"/>
        </w:trPr>
        <w:tc>
          <w:tcPr>
            <w:tcW w:w="2842" w:type="dxa"/>
          </w:tcPr>
          <w:p w:rsidR="001B5570" w:rsidRPr="00991088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b/>
                <w:bCs/>
                <w:color w:val="000000"/>
                <w:sz w:val="26"/>
                <w:szCs w:val="26"/>
              </w:rPr>
            </w:pPr>
            <w:r w:rsidRPr="00991088">
              <w:rPr>
                <w:rStyle w:val="c2"/>
                <w:b/>
                <w:bCs/>
                <w:color w:val="000000"/>
                <w:sz w:val="26"/>
                <w:szCs w:val="26"/>
              </w:rPr>
              <w:t>Первичное чтение текста</w:t>
            </w:r>
          </w:p>
          <w:p w:rsidR="001B5570" w:rsidRPr="003A0592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6"/>
                <w:szCs w:val="26"/>
              </w:rPr>
            </w:pPr>
          </w:p>
          <w:p w:rsidR="001B5570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6"/>
                <w:szCs w:val="26"/>
              </w:rPr>
            </w:pPr>
          </w:p>
          <w:p w:rsidR="001B5570" w:rsidRDefault="001B5570" w:rsidP="003A0592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6"/>
                <w:szCs w:val="26"/>
              </w:rPr>
            </w:pPr>
          </w:p>
          <w:p w:rsidR="001B5570" w:rsidRPr="00C61806" w:rsidRDefault="001B5570" w:rsidP="00C61806">
            <w:pPr>
              <w:tabs>
                <w:tab w:val="left" w:pos="490"/>
              </w:tabs>
              <w:rPr>
                <w:lang w:eastAsia="ru-RU"/>
              </w:rPr>
            </w:pPr>
          </w:p>
        </w:tc>
        <w:tc>
          <w:tcPr>
            <w:tcW w:w="9922" w:type="dxa"/>
          </w:tcPr>
          <w:p w:rsidR="001B5570" w:rsidRPr="004F0AF6" w:rsidRDefault="001B5570" w:rsidP="00F02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A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4F0AF6">
              <w:rPr>
                <w:rFonts w:ascii="Times New Roman" w:hAnsi="Times New Roman"/>
                <w:b/>
                <w:sz w:val="24"/>
                <w:szCs w:val="24"/>
              </w:rPr>
              <w:t>Приём</w:t>
            </w:r>
            <w:r w:rsidRPr="004F0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AF6">
              <w:rPr>
                <w:rFonts w:ascii="Times New Roman" w:hAnsi="Times New Roman"/>
                <w:b/>
                <w:sz w:val="24"/>
                <w:szCs w:val="24"/>
              </w:rPr>
              <w:t>«Инсерт» - приём маркировки текста.</w:t>
            </w:r>
          </w:p>
          <w:p w:rsidR="001B5570" w:rsidRPr="004F0AF6" w:rsidRDefault="001B5570" w:rsidP="00890D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Работа по теме </w:t>
            </w:r>
            <w:r w:rsidRPr="004F0AF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B5570" w:rsidRPr="001E7CD4" w:rsidRDefault="001B5570" w:rsidP="00F022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0AF6">
              <w:rPr>
                <w:rFonts w:ascii="Times New Roman" w:hAnsi="Times New Roman"/>
                <w:sz w:val="24"/>
                <w:szCs w:val="24"/>
              </w:rPr>
              <w:t>-  Возьмите карандаш и прочитайте текст, делая в нем пометки: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B5570" w:rsidRPr="004F0AF6" w:rsidRDefault="001B5570" w:rsidP="00890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AF6">
              <w:rPr>
                <w:rFonts w:ascii="Times New Roman" w:hAnsi="Times New Roman"/>
                <w:sz w:val="24"/>
                <w:szCs w:val="24"/>
              </w:rPr>
              <w:t>«</w:t>
            </w:r>
            <w:r w:rsidRPr="004F0AF6">
              <w:rPr>
                <w:rFonts w:ascii="Times New Roman" w:hAnsi="Times New Roman"/>
                <w:sz w:val="24"/>
                <w:szCs w:val="24"/>
                <w:lang w:val="en-GB"/>
              </w:rPr>
              <w:t>V</w:t>
            </w:r>
            <w:r w:rsidRPr="004F0AF6">
              <w:rPr>
                <w:rFonts w:ascii="Times New Roman" w:hAnsi="Times New Roman"/>
                <w:sz w:val="24"/>
                <w:szCs w:val="24"/>
              </w:rPr>
              <w:t>»- уже знал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F0AF6">
              <w:rPr>
                <w:rFonts w:ascii="Times New Roman" w:hAnsi="Times New Roman"/>
                <w:sz w:val="24"/>
                <w:szCs w:val="24"/>
              </w:rPr>
              <w:t>«+»-новое</w:t>
            </w:r>
          </w:p>
          <w:p w:rsidR="001B5570" w:rsidRDefault="001B5570" w:rsidP="00890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AF6">
              <w:rPr>
                <w:rFonts w:ascii="Times New Roman" w:hAnsi="Times New Roman"/>
                <w:sz w:val="24"/>
                <w:szCs w:val="24"/>
              </w:rPr>
              <w:t>«-» - думал иначе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F0AF6">
              <w:rPr>
                <w:rFonts w:ascii="Times New Roman" w:hAnsi="Times New Roman"/>
                <w:sz w:val="24"/>
                <w:szCs w:val="24"/>
              </w:rPr>
              <w:t>«?»-не понял, есть вопросы</w:t>
            </w:r>
          </w:p>
          <w:p w:rsidR="001B5570" w:rsidRPr="003A0592" w:rsidRDefault="001B5570" w:rsidP="003A05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</w:tcPr>
          <w:p w:rsidR="001B5570" w:rsidRPr="003A0592" w:rsidRDefault="001B5570" w:rsidP="003A0592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3A0592" w:rsidRDefault="001B5570" w:rsidP="003A0592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E7CD4">
              <w:rPr>
                <w:rFonts w:ascii="Times New Roman" w:hAnsi="Times New Roman"/>
                <w:b/>
                <w:sz w:val="24"/>
                <w:szCs w:val="24"/>
              </w:rPr>
              <w:t>Слайд 7</w:t>
            </w:r>
          </w:p>
          <w:p w:rsidR="001B5570" w:rsidRPr="003A0592" w:rsidRDefault="001B5570" w:rsidP="003A059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3A0592">
              <w:rPr>
                <w:rFonts w:ascii="Times New Roman" w:hAnsi="Times New Roman"/>
                <w:sz w:val="24"/>
                <w:szCs w:val="24"/>
              </w:rPr>
              <w:t>Учатся видеть в тексте авторские вопросы, прямые и скрытые</w:t>
            </w:r>
          </w:p>
        </w:tc>
      </w:tr>
      <w:tr w:rsidR="001B5570" w:rsidRPr="003A0592" w:rsidTr="00C61806">
        <w:trPr>
          <w:trHeight w:val="1967"/>
        </w:trPr>
        <w:tc>
          <w:tcPr>
            <w:tcW w:w="16024" w:type="dxa"/>
            <w:gridSpan w:val="3"/>
          </w:tcPr>
          <w:p w:rsidR="001B5570" w:rsidRPr="004F0AF6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0AF6">
              <w:rPr>
                <w:rFonts w:ascii="Times New Roman" w:hAnsi="Times New Roman"/>
                <w:b/>
                <w:i/>
                <w:sz w:val="24"/>
                <w:szCs w:val="24"/>
              </w:rPr>
              <w:t>Физминутка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(читаю стихотворение, дети выполняют действия)</w:t>
            </w:r>
          </w:p>
          <w:p w:rsidR="001B5570" w:rsidRPr="00890D9B" w:rsidRDefault="001B5570" w:rsidP="00890D9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F0AF6">
              <w:rPr>
                <w:rFonts w:ascii="Times New Roman" w:hAnsi="Times New Roman"/>
                <w:sz w:val="24"/>
                <w:szCs w:val="24"/>
              </w:rPr>
              <w:t>Сделали мы грядки в нашем огороде,</w:t>
            </w:r>
            <w:r w:rsidRPr="004F0AF6">
              <w:rPr>
                <w:rFonts w:ascii="Times New Roman" w:hAnsi="Times New Roman"/>
                <w:sz w:val="24"/>
                <w:szCs w:val="24"/>
              </w:rPr>
              <w:br/>
              <w:t>Все на них в порядке, лук зеленый всходит.</w:t>
            </w:r>
            <w:r w:rsidRPr="004F0AF6">
              <w:rPr>
                <w:rFonts w:ascii="Times New Roman" w:hAnsi="Times New Roman"/>
                <w:sz w:val="24"/>
                <w:szCs w:val="24"/>
              </w:rPr>
              <w:br/>
              <w:t>Все на них в порядке, лук растет прекрасно.</w:t>
            </w:r>
            <w:r w:rsidRPr="004F0AF6">
              <w:rPr>
                <w:rFonts w:ascii="Times New Roman" w:hAnsi="Times New Roman"/>
                <w:sz w:val="24"/>
                <w:szCs w:val="24"/>
              </w:rPr>
              <w:br/>
              <w:t>Мы пололи грядки вовсе не напрасно.</w:t>
            </w:r>
            <w:r w:rsidRPr="004F0AF6">
              <w:rPr>
                <w:rFonts w:ascii="Times New Roman" w:hAnsi="Times New Roman"/>
                <w:sz w:val="24"/>
                <w:szCs w:val="24"/>
              </w:rPr>
              <w:br/>
              <w:t>Славно мы трудились – вволю поливали,</w:t>
            </w:r>
            <w:r w:rsidRPr="004F0AF6">
              <w:rPr>
                <w:rFonts w:ascii="Times New Roman" w:hAnsi="Times New Roman"/>
                <w:sz w:val="24"/>
                <w:szCs w:val="24"/>
              </w:rPr>
              <w:br/>
              <w:t>Лук высокий вырос – лучше не видали!</w:t>
            </w:r>
          </w:p>
        </w:tc>
      </w:tr>
      <w:tr w:rsidR="001B5570" w:rsidRPr="00E95454" w:rsidTr="00C61806">
        <w:trPr>
          <w:trHeight w:val="2687"/>
        </w:trPr>
        <w:tc>
          <w:tcPr>
            <w:tcW w:w="2842" w:type="dxa"/>
          </w:tcPr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E95454">
              <w:rPr>
                <w:rStyle w:val="c2"/>
                <w:color w:val="000000"/>
              </w:rPr>
              <w:t xml:space="preserve">Комментированное чтение </w:t>
            </w: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(ответы детей)</w:t>
            </w: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(Погибнут)</w:t>
            </w: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E95454">
              <w:rPr>
                <w:rStyle w:val="c2"/>
                <w:color w:val="000000"/>
              </w:rPr>
              <w:t>Работа с текстом после чтения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</w:tcPr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1 остановка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Какие виды лука вам встретились? ( лук – слизун, лук – батун, многоярусный лук, лук – репка)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Какое название вам непонятно?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Слизун-  </w:t>
            </w:r>
            <w:r w:rsidRPr="00E95454">
              <w:rPr>
                <w:rFonts w:ascii="Times New Roman" w:hAnsi="Times New Roman"/>
                <w:sz w:val="24"/>
                <w:szCs w:val="24"/>
              </w:rPr>
              <w:t xml:space="preserve"> похож на пучок густой травы, покрыт слизью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Многоярусный-</w:t>
            </w:r>
            <w:r w:rsidRPr="00E95454">
              <w:rPr>
                <w:rFonts w:ascii="Times New Roman" w:hAnsi="Times New Roman"/>
                <w:sz w:val="24"/>
                <w:szCs w:val="24"/>
              </w:rPr>
              <w:t xml:space="preserve"> ярусы- этажи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бывает кровать двуярусная 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Лук – репка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— форма репы- репка, три раза меняется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Есть ещё вопросы?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Тогда двигаемся дальше.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2 остановка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Повторяю за чтецом)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-Были села огуречные? …Что хотел сказать автор этой фразой.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(Значит, были …..села..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луковые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Читаем дальше.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3 остановка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(Прошу читающего повторить фразу)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Но что с ней? Она улыбается, а на глазах у неё слезы. 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Автор нас спрашивает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 Почему?»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4 остановка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«Что такое луковица?»  (прошу ладошкой прикрыть текст.)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Представьте, как выглядит луковица.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Предположите, как автор расскажет нам о ней?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Возьмите карандаши, читаем медленно, мысленно рассматривая луковицу и отмечая её части. Отметьте непонятные слова.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-Назовите части луковицы. Белые чешуйки, сухие золотистые чешуйки, почки – детки.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Значения каких слов непонятны? Продолжаем читать.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5 остановка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«Но у лука есть особое,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удивительное оружие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- Это какое? Или 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Интересно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почему оно у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дивительное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? (необычное)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Есть оружие –Что же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сейчас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случится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-Чем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можете подтвердить?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6 остановка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…им несдобровать!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понимаете слово НЕСДОБРОВАТЬ - не миновать беды. ..- Почему??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Последняя  остановка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Недаром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это как? Не зря, неспроста, неслучайно. 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Прочитайте хором последнюю строку.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Лук от семи недуг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Давайте вернёмся к тем предположениям, которые вы высказывали в начале урока. Подтвердились ли они?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-1.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Ассоциативный ряд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,- возможно там нет слова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лекарь,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Иллюстрация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E95454">
              <w:rPr>
                <w:rFonts w:ascii="Times New Roman" w:hAnsi="Times New Roman"/>
                <w:sz w:val="24"/>
                <w:szCs w:val="24"/>
              </w:rPr>
              <w:t xml:space="preserve"> Какой именно фрагмент текста проиллюстрировал художник?</w:t>
            </w: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- Точен ли художник в деталях?</w:t>
            </w: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 xml:space="preserve"> (Нет, определить, что проходит лечение нельзя)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Заголовок 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95454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Лук от семи </w:t>
            </w:r>
            <w:r w:rsidRPr="00E9545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недуг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 в тексте нам встретились термины?  Найдите место в тексте, где должен быть какой- то термин. (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фитонциды</w:t>
            </w: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r w:rsidRPr="00E9545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Вы сейчас, как взрослые смогли прочитать между строк.</w:t>
            </w:r>
          </w:p>
          <w:p w:rsidR="001B5570" w:rsidRPr="00E95454" w:rsidRDefault="001B5570" w:rsidP="00E95454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  - Вернёмся к нашей таблице, можно ли на второй строке, что - либо дописать</w:t>
            </w:r>
            <w:r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или исправить</w:t>
            </w: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? </w:t>
            </w:r>
          </w:p>
          <w:p w:rsidR="001B5570" w:rsidRPr="00E95454" w:rsidRDefault="001B5570" w:rsidP="00E95454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kern w:val="36"/>
                <w:sz w:val="24"/>
                <w:szCs w:val="24"/>
              </w:rPr>
              <w:t xml:space="preserve">          </w:t>
            </w:r>
          </w:p>
          <w:p w:rsidR="001B5570" w:rsidRPr="00E95454" w:rsidRDefault="001B5570" w:rsidP="00E95454">
            <w:pPr>
              <w:tabs>
                <w:tab w:val="left" w:pos="1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1B5570" w:rsidRPr="003A0592" w:rsidRDefault="001B5570" w:rsidP="00C61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592">
              <w:rPr>
                <w:rFonts w:ascii="Times New Roman" w:hAnsi="Times New Roman"/>
                <w:sz w:val="24"/>
                <w:szCs w:val="24"/>
              </w:rPr>
              <w:t>Включаются в диалог с автором и с учителем, отвечают на вопросы учителя с опорой на текст, аргументируют свою точку зрения.</w:t>
            </w:r>
          </w:p>
          <w:p w:rsidR="001B5570" w:rsidRPr="003A0592" w:rsidRDefault="001B5570" w:rsidP="00C61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592">
              <w:rPr>
                <w:rFonts w:ascii="Times New Roman" w:hAnsi="Times New Roman"/>
                <w:sz w:val="24"/>
                <w:szCs w:val="24"/>
              </w:rPr>
              <w:t>Проявляют внимание к суждениям товарищей, стремятся  найти и «разгадать» авторские подсказки в тексте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Слайд 8 – 9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Слайд 10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570" w:rsidRPr="00E95454" w:rsidTr="00370C30">
        <w:tc>
          <w:tcPr>
            <w:tcW w:w="2842" w:type="dxa"/>
          </w:tcPr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Концептуальная беседа по тексту.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Постановка концептуального вопроса к тексту</w:t>
            </w:r>
          </w:p>
          <w:p w:rsidR="001B5570" w:rsidRPr="00E95454" w:rsidRDefault="001B5570" w:rsidP="00E95454">
            <w:pPr>
              <w:spacing w:after="0" w:line="240" w:lineRule="auto"/>
              <w:rPr>
                <w:rStyle w:val="c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-Как вы думаете, для кого автор написал этот рассказ (для всех)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- Что хотел сказать автор содержанием произведения? Идея текста?</w:t>
            </w:r>
          </w:p>
          <w:p w:rsidR="001B5570" w:rsidRDefault="001B5570" w:rsidP="00E954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570" w:rsidRDefault="001B5570" w:rsidP="00E954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570" w:rsidRPr="00E95454" w:rsidRDefault="001B5570" w:rsidP="00E954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/>
                <w:sz w:val="24"/>
                <w:szCs w:val="24"/>
              </w:rPr>
              <w:t>Выбрать правильный ответ: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1.  Чтобы мы лечились луком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/>
                <w:sz w:val="24"/>
                <w:szCs w:val="24"/>
              </w:rPr>
              <w:t>2. Чтобы мы  научились в обычных вещах , явлениях видеть чудеса природы</w:t>
            </w: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3.  У лука есть оружие!</w:t>
            </w: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4.  Из разрезанной луковицы вылетели невидимые стрелы.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/>
                <w:sz w:val="24"/>
                <w:szCs w:val="24"/>
              </w:rPr>
              <w:t>5.  Лук очень полезен</w:t>
            </w:r>
          </w:p>
        </w:tc>
        <w:tc>
          <w:tcPr>
            <w:tcW w:w="3260" w:type="dxa"/>
          </w:tcPr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Участие в коллективной дискуссии. Подтверждение гипотез, формулирование аргументов, контраргументов.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Умение корректировать, изменять свою точку зрения.</w:t>
            </w:r>
          </w:p>
          <w:p w:rsidR="001B5570" w:rsidRPr="00E95454" w:rsidRDefault="001B5570" w:rsidP="00E9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 xml:space="preserve">Выделение основной идеи текста, его концептуального уровня </w:t>
            </w:r>
          </w:p>
        </w:tc>
      </w:tr>
      <w:tr w:rsidR="001B5570" w:rsidRPr="00E95454" w:rsidTr="00370C30">
        <w:tc>
          <w:tcPr>
            <w:tcW w:w="2842" w:type="dxa"/>
          </w:tcPr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1B5570" w:rsidRPr="00E95454" w:rsidRDefault="001B5570" w:rsidP="00E95454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</w:tc>
        <w:tc>
          <w:tcPr>
            <w:tcW w:w="9922" w:type="dxa"/>
          </w:tcPr>
          <w:p w:rsidR="001B5570" w:rsidRPr="00E95454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 Составление плана</w:t>
            </w:r>
            <w:r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 в Т.</w:t>
            </w:r>
            <w:r w:rsidRPr="00E95454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 стр.70  №1</w:t>
            </w:r>
          </w:p>
          <w:p w:rsidR="001B5570" w:rsidRPr="00E95454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1. Виды лука:</w:t>
            </w:r>
          </w:p>
          <w:p w:rsidR="001B5570" w:rsidRPr="00E95454" w:rsidRDefault="001B5570" w:rsidP="00E954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Лук – слизун;</w:t>
            </w:r>
          </w:p>
          <w:p w:rsidR="001B5570" w:rsidRPr="00E95454" w:rsidRDefault="001B5570" w:rsidP="00E954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Лук- батун</w:t>
            </w:r>
          </w:p>
          <w:p w:rsidR="001B5570" w:rsidRPr="00E95454" w:rsidRDefault="001B5570" w:rsidP="00E954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Многоярусный лук</w:t>
            </w:r>
          </w:p>
          <w:p w:rsidR="001B5570" w:rsidRPr="00E95454" w:rsidRDefault="001B5570" w:rsidP="00E954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Лук – репка</w:t>
            </w:r>
          </w:p>
          <w:p w:rsidR="001B5570" w:rsidRPr="00E95454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2.  Что такое луковица?</w:t>
            </w:r>
          </w:p>
          <w:p w:rsidR="001B5570" w:rsidRPr="00E95454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3. Луковые стрелы.</w:t>
            </w:r>
          </w:p>
          <w:p w:rsidR="001B5570" w:rsidRPr="00E95454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4. Лук – целитель.</w:t>
            </w:r>
          </w:p>
          <w:p w:rsidR="001B5570" w:rsidRPr="00E95454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u w:val="single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-</w:t>
            </w:r>
            <w:r w:rsidRPr="00E95454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u w:val="single"/>
              </w:rPr>
              <w:t>Зачем нам нужно это знать?</w:t>
            </w:r>
          </w:p>
          <w:p w:rsidR="001B5570" w:rsidRPr="00E95454" w:rsidRDefault="001B5570" w:rsidP="00E95454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-Где можно использовать лук? (салаты, ..)</w:t>
            </w:r>
          </w:p>
          <w:p w:rsidR="001B5570" w:rsidRPr="00E95454" w:rsidRDefault="001B5570" w:rsidP="00E9545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570" w:rsidRPr="00E95454" w:rsidRDefault="001B5570" w:rsidP="00E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570" w:rsidRPr="00E95454" w:rsidTr="00370C30">
        <w:tc>
          <w:tcPr>
            <w:tcW w:w="2842" w:type="dxa"/>
          </w:tcPr>
          <w:p w:rsidR="001B5570" w:rsidRPr="00DB0F2C" w:rsidRDefault="001B5570" w:rsidP="00E7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F2C">
              <w:rPr>
                <w:rFonts w:ascii="Times New Roman" w:hAnsi="Times New Roman"/>
                <w:b/>
                <w:bCs/>
                <w:sz w:val="24"/>
                <w:szCs w:val="24"/>
              </w:rPr>
              <w:t>Подведение</w:t>
            </w:r>
          </w:p>
          <w:p w:rsidR="001B5570" w:rsidRPr="00DB0F2C" w:rsidRDefault="001B5570" w:rsidP="00E7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F2C">
              <w:rPr>
                <w:rFonts w:ascii="Times New Roman" w:hAnsi="Times New Roman"/>
                <w:b/>
                <w:bCs/>
                <w:sz w:val="24"/>
                <w:szCs w:val="24"/>
              </w:rPr>
              <w:t>итогов</w:t>
            </w:r>
          </w:p>
          <w:p w:rsidR="001B5570" w:rsidRPr="00DB0F2C" w:rsidRDefault="001B5570" w:rsidP="00DB0F2C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DB0F2C">
              <w:rPr>
                <w:b/>
                <w:bCs/>
              </w:rPr>
              <w:t>урока</w:t>
            </w: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 xml:space="preserve">Полезную информацию о знакомом овоще. О полезных лечебных свойствах лука. </w:t>
            </w: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О том как помочь организму быть кр</w:t>
            </w:r>
            <w:r>
              <w:rPr>
                <w:rFonts w:ascii="Times New Roman" w:hAnsi="Times New Roman"/>
                <w:sz w:val="24"/>
                <w:szCs w:val="24"/>
              </w:rPr>
              <w:t>епким</w:t>
            </w:r>
            <w:r w:rsidRPr="00E95454">
              <w:rPr>
                <w:rFonts w:ascii="Times New Roman" w:hAnsi="Times New Roman"/>
                <w:sz w:val="24"/>
                <w:szCs w:val="24"/>
              </w:rPr>
              <w:t>, противостоять заболеваниям.</w:t>
            </w:r>
          </w:p>
          <w:p w:rsidR="001B5570" w:rsidRPr="00E95454" w:rsidRDefault="001B5570" w:rsidP="00DB0F2C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1B5570" w:rsidRPr="00E95454" w:rsidRDefault="001B5570" w:rsidP="00E73307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1B5570" w:rsidRPr="00E95454" w:rsidRDefault="001B5570" w:rsidP="00E73307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1B5570" w:rsidRPr="00E95454" w:rsidRDefault="001B5570" w:rsidP="00E73307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1B5570" w:rsidRPr="00E95454" w:rsidRDefault="001B5570" w:rsidP="00E73307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1B5570" w:rsidRPr="00E95454" w:rsidRDefault="001B5570" w:rsidP="00E73307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</w:tc>
        <w:tc>
          <w:tcPr>
            <w:tcW w:w="9922" w:type="dxa"/>
          </w:tcPr>
          <w:p w:rsidR="001B5570" w:rsidRDefault="001B5570" w:rsidP="00E7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454">
              <w:rPr>
                <w:rFonts w:ascii="Times New Roman" w:hAnsi="Times New Roman"/>
                <w:sz w:val="24"/>
                <w:szCs w:val="24"/>
              </w:rPr>
              <w:t>- Что дал вам этот урок?</w:t>
            </w:r>
          </w:p>
          <w:p w:rsidR="001B5570" w:rsidRPr="00E95454" w:rsidRDefault="001B5570" w:rsidP="00E7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-Самооценка на листочках.</w:t>
            </w:r>
          </w:p>
          <w:p w:rsidR="001B5570" w:rsidRDefault="001B5570" w:rsidP="00E7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570" w:rsidRPr="00E95454" w:rsidRDefault="001B5570" w:rsidP="00E7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5454">
              <w:rPr>
                <w:rFonts w:ascii="Times New Roman" w:hAnsi="Times New Roman"/>
                <w:b/>
                <w:sz w:val="24"/>
                <w:szCs w:val="24"/>
              </w:rPr>
              <w:t>Приём « Синквейн»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839"/>
              <w:gridCol w:w="4857"/>
            </w:tblGrid>
            <w:tr w:rsidR="001B5570" w:rsidRPr="00E95454" w:rsidTr="00E73307">
              <w:tc>
                <w:tcPr>
                  <w:tcW w:w="5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Лук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Горький, полезный, репчатый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3.</w:t>
                  </w: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Заставляет, дерётся, убивает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Лук  от семи недуг (Кто сеет лук, тот избавится от мук)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Лекарь</w:t>
                  </w:r>
                </w:p>
              </w:tc>
              <w:tc>
                <w:tcPr>
                  <w:tcW w:w="5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Структура си</w:t>
                  </w:r>
                  <w:r w:rsidRPr="00E9545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нквейна.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1. Существительное (тема).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2. Два прилагательных (описание).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3. Три глагола (действие).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4. Фраза из четырех слов  (описание).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454">
                    <w:rPr>
                      <w:rFonts w:ascii="Times New Roman" w:hAnsi="Times New Roman"/>
                      <w:sz w:val="24"/>
                      <w:szCs w:val="24"/>
                    </w:rPr>
                    <w:t>5. Существительное (перефразировка темы).</w:t>
                  </w:r>
                </w:p>
                <w:p w:rsidR="001B5570" w:rsidRPr="00E95454" w:rsidRDefault="001B5570" w:rsidP="00E7330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B5570" w:rsidRPr="00E95454" w:rsidRDefault="001B5570" w:rsidP="00E7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570" w:rsidRPr="00DB0F2C" w:rsidRDefault="001B5570" w:rsidP="00DB0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F2C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  <w:p w:rsidR="001B5570" w:rsidRPr="00DB0F2C" w:rsidRDefault="001B5570" w:rsidP="00DB0F2C">
            <w:pPr>
              <w:snapToGrid w:val="0"/>
              <w:spacing w:after="0" w:line="240" w:lineRule="auto"/>
              <w:ind w:right="578"/>
              <w:rPr>
                <w:rFonts w:ascii="Times New Roman" w:hAnsi="Times New Roman"/>
                <w:sz w:val="24"/>
                <w:szCs w:val="24"/>
              </w:rPr>
            </w:pPr>
            <w:r w:rsidRPr="00DB0F2C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DB0F2C">
              <w:rPr>
                <w:rFonts w:ascii="Times New Roman" w:hAnsi="Times New Roman"/>
                <w:sz w:val="24"/>
                <w:szCs w:val="24"/>
              </w:rPr>
              <w:t>: - Выявить  усвоение детьми новых знаний путем употребления в речи, побудить к оценке своей деятельности на уроке.</w:t>
            </w:r>
          </w:p>
          <w:p w:rsidR="001B5570" w:rsidRPr="00E95454" w:rsidRDefault="001B5570" w:rsidP="00DB0F2C">
            <w:pPr>
              <w:pStyle w:val="ListParagraph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B0F2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B0F2C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Закреплять умение определять цели и задачи урока, устанавливать связь между целью деятельности и ее результатом.</w:t>
            </w:r>
          </w:p>
        </w:tc>
        <w:tc>
          <w:tcPr>
            <w:tcW w:w="3260" w:type="dxa"/>
          </w:tcPr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1806">
              <w:rPr>
                <w:rFonts w:ascii="Times New Roman" w:hAnsi="Times New Roman"/>
                <w:b/>
                <w:bCs/>
              </w:rPr>
              <w:t>Познавательные: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>- умение структурировать знания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 xml:space="preserve">- оценка процессов и результатов   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 xml:space="preserve">   деятельности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1806">
              <w:rPr>
                <w:rFonts w:ascii="Times New Roman" w:hAnsi="Times New Roman"/>
                <w:b/>
                <w:bCs/>
              </w:rPr>
              <w:t>Самооценка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1806">
              <w:rPr>
                <w:rFonts w:ascii="Times New Roman" w:hAnsi="Times New Roman"/>
                <w:b/>
                <w:bCs/>
              </w:rPr>
              <w:t>Регулятивные: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>- волевая саморегуляция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 xml:space="preserve">- осознание того, что уже усвоено и что 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 xml:space="preserve">  ещё подлежит усвоению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1806">
              <w:rPr>
                <w:rFonts w:ascii="Times New Roman" w:hAnsi="Times New Roman"/>
                <w:b/>
                <w:bCs/>
              </w:rPr>
              <w:t>Коммуникативные: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>- умение выражать свои мысли</w:t>
            </w:r>
          </w:p>
          <w:p w:rsidR="001B5570" w:rsidRPr="00C61806" w:rsidRDefault="001B5570" w:rsidP="00E06398">
            <w:pPr>
              <w:spacing w:after="0" w:line="240" w:lineRule="auto"/>
              <w:rPr>
                <w:rFonts w:ascii="Times New Roman" w:hAnsi="Times New Roman"/>
              </w:rPr>
            </w:pPr>
            <w:r w:rsidRPr="00C61806">
              <w:rPr>
                <w:rFonts w:ascii="Times New Roman" w:hAnsi="Times New Roman"/>
              </w:rPr>
              <w:t xml:space="preserve">- оценивание качества своей и общей    </w:t>
            </w:r>
          </w:p>
          <w:p w:rsidR="001B5570" w:rsidRPr="00E06398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398">
              <w:rPr>
                <w:rFonts w:ascii="Times New Roman" w:hAnsi="Times New Roman"/>
                <w:sz w:val="24"/>
                <w:szCs w:val="24"/>
              </w:rPr>
              <w:t xml:space="preserve">   учебной деятельности</w:t>
            </w:r>
          </w:p>
        </w:tc>
      </w:tr>
      <w:tr w:rsidR="001B5570" w:rsidRPr="00E95454" w:rsidTr="00370C30">
        <w:tc>
          <w:tcPr>
            <w:tcW w:w="2842" w:type="dxa"/>
          </w:tcPr>
          <w:p w:rsidR="001B5570" w:rsidRPr="00E95454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Активно, пассивно</w:t>
            </w:r>
          </w:p>
          <w:p w:rsidR="001B5570" w:rsidRPr="00E95454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Доволен, недоволен</w:t>
            </w:r>
          </w:p>
          <w:p w:rsidR="001B5570" w:rsidRPr="00E95454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Коротким, длинным</w:t>
            </w:r>
          </w:p>
          <w:p w:rsidR="001B5570" w:rsidRPr="00E95454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Не устал, устал</w:t>
            </w:r>
          </w:p>
          <w:p w:rsidR="001B5570" w:rsidRPr="00E95454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Стало лучше, хуже</w:t>
            </w:r>
          </w:p>
          <w:p w:rsidR="001B5570" w:rsidRPr="00E95454" w:rsidRDefault="001B5570" w:rsidP="00E06398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 w:rsidRPr="00E95454">
              <w:rPr>
                <w:bCs/>
                <w:kern w:val="24"/>
              </w:rPr>
              <w:t>Полезен, бесполезен</w:t>
            </w:r>
          </w:p>
        </w:tc>
        <w:tc>
          <w:tcPr>
            <w:tcW w:w="9922" w:type="dxa"/>
          </w:tcPr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1. На уроке я работал…</w:t>
            </w: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2. Своей работой на уроке…</w:t>
            </w: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3. Урок показался мне…</w:t>
            </w: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4. За урок я…</w:t>
            </w: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5. Моё настроение…</w:t>
            </w:r>
          </w:p>
          <w:p w:rsidR="001B5570" w:rsidRPr="00E95454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454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6. Материал урока для меня был..</w:t>
            </w:r>
          </w:p>
        </w:tc>
        <w:tc>
          <w:tcPr>
            <w:tcW w:w="3260" w:type="dxa"/>
          </w:tcPr>
          <w:p w:rsidR="001B5570" w:rsidRPr="00E06398" w:rsidRDefault="001B5570" w:rsidP="00E0639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06398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  <w:r w:rsidRPr="00E06398">
              <w:rPr>
                <w:rFonts w:ascii="Times New Roman" w:hAnsi="Times New Roman"/>
                <w:sz w:val="24"/>
                <w:szCs w:val="24"/>
              </w:rPr>
              <w:t xml:space="preserve"> устанавливать связь между целью деятельности и ее результатом.</w:t>
            </w:r>
          </w:p>
        </w:tc>
      </w:tr>
      <w:tr w:rsidR="001B5570" w:rsidRPr="00E95454" w:rsidTr="00D539EE">
        <w:tc>
          <w:tcPr>
            <w:tcW w:w="16024" w:type="dxa"/>
            <w:gridSpan w:val="3"/>
          </w:tcPr>
          <w:p w:rsidR="001B5570" w:rsidRPr="00DB0F2C" w:rsidRDefault="001B5570" w:rsidP="00DB0F2C">
            <w:pPr>
              <w:tabs>
                <w:tab w:val="left" w:pos="284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DB0F2C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Задание на дом</w:t>
            </w:r>
          </w:p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DB0F2C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Цель:  </w:t>
            </w:r>
            <w:r w:rsidRPr="00DB0F2C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Продолжить работу по самоанализу и самосовершенствованию</w:t>
            </w:r>
          </w:p>
        </w:tc>
      </w:tr>
      <w:tr w:rsidR="001B5570" w:rsidRPr="00E95454" w:rsidTr="00370C30">
        <w:tc>
          <w:tcPr>
            <w:tcW w:w="2842" w:type="dxa"/>
          </w:tcPr>
          <w:p w:rsidR="001B5570" w:rsidRPr="00E95454" w:rsidRDefault="001B5570" w:rsidP="00DB0F2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</w:tc>
        <w:tc>
          <w:tcPr>
            <w:tcW w:w="9922" w:type="dxa"/>
          </w:tcPr>
          <w:p w:rsidR="001B5570" w:rsidRDefault="001B5570" w:rsidP="00DB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 на выбор:</w:t>
            </w:r>
          </w:p>
          <w:p w:rsidR="001B5570" w:rsidRPr="00E95454" w:rsidRDefault="001B5570" w:rsidP="00DB0F2C">
            <w:pPr>
              <w:pStyle w:val="ListParagraph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- </w:t>
            </w: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стр. 146 -149  </w:t>
            </w:r>
            <w:r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читать</w:t>
            </w: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 </w:t>
            </w:r>
          </w:p>
          <w:p w:rsidR="001B5570" w:rsidRPr="00E06398" w:rsidRDefault="001B5570" w:rsidP="00E063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E95454">
              <w:rPr>
                <w:rFonts w:ascii="Times New Roman" w:hAnsi="Times New Roman"/>
                <w:sz w:val="24"/>
                <w:szCs w:val="24"/>
              </w:rPr>
              <w:t>обери сведения о целебных свойствах любого растения и напиши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Т. </w:t>
            </w: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№4 </w:t>
            </w:r>
          </w:p>
          <w:p w:rsidR="001B5570" w:rsidRPr="00E95454" w:rsidRDefault="001B5570" w:rsidP="00E06398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- р</w:t>
            </w:r>
            <w:r w:rsidRPr="00E9545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асскажите о луке, пользуясь планом.</w:t>
            </w:r>
          </w:p>
          <w:p w:rsidR="001B5570" w:rsidRDefault="001B5570" w:rsidP="00DB0F2C">
            <w:pPr>
              <w:pStyle w:val="ListParagraph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5570" w:rsidRPr="00E95454" w:rsidRDefault="001B5570" w:rsidP="00DB0F2C">
            <w:pPr>
              <w:spacing w:after="0" w:line="240" w:lineRule="auto"/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1B5570" w:rsidRPr="00E95454" w:rsidRDefault="001B5570" w:rsidP="00E9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570" w:rsidRPr="00E95454" w:rsidRDefault="001B5570" w:rsidP="00E9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B5570" w:rsidRPr="00E95454" w:rsidSect="00370C30">
      <w:pgSz w:w="16838" w:h="11906" w:orient="landscape"/>
      <w:pgMar w:top="992" w:right="1134" w:bottom="71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46F0"/>
    <w:multiLevelType w:val="hybridMultilevel"/>
    <w:tmpl w:val="5D8E6D78"/>
    <w:lvl w:ilvl="0" w:tplc="47E0B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D7299B"/>
    <w:multiLevelType w:val="hybridMultilevel"/>
    <w:tmpl w:val="C4C655C6"/>
    <w:lvl w:ilvl="0" w:tplc="EF9A73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856E5C"/>
    <w:multiLevelType w:val="hybridMultilevel"/>
    <w:tmpl w:val="A67EC006"/>
    <w:lvl w:ilvl="0" w:tplc="649ABDE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B823507"/>
    <w:multiLevelType w:val="hybridMultilevel"/>
    <w:tmpl w:val="380A1F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B094D6B"/>
    <w:multiLevelType w:val="hybridMultilevel"/>
    <w:tmpl w:val="8230E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BA602A"/>
    <w:multiLevelType w:val="hybridMultilevel"/>
    <w:tmpl w:val="07EAE062"/>
    <w:lvl w:ilvl="0" w:tplc="E1C83E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E4D5ED5"/>
    <w:multiLevelType w:val="hybridMultilevel"/>
    <w:tmpl w:val="A93CDF8C"/>
    <w:lvl w:ilvl="0" w:tplc="33EEB44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6F8C12B7"/>
    <w:multiLevelType w:val="hybridMultilevel"/>
    <w:tmpl w:val="2222EF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3DA3B48"/>
    <w:multiLevelType w:val="hybridMultilevel"/>
    <w:tmpl w:val="93603978"/>
    <w:lvl w:ilvl="0" w:tplc="E194B036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3F4"/>
    <w:rsid w:val="00031035"/>
    <w:rsid w:val="0003652E"/>
    <w:rsid w:val="00060DC9"/>
    <w:rsid w:val="0006766B"/>
    <w:rsid w:val="000760E4"/>
    <w:rsid w:val="000A0D13"/>
    <w:rsid w:val="000E49B9"/>
    <w:rsid w:val="000F3B2D"/>
    <w:rsid w:val="000F76A7"/>
    <w:rsid w:val="00101F98"/>
    <w:rsid w:val="001115EB"/>
    <w:rsid w:val="00125171"/>
    <w:rsid w:val="001A5AEE"/>
    <w:rsid w:val="001B24CF"/>
    <w:rsid w:val="001B5570"/>
    <w:rsid w:val="001E7CD4"/>
    <w:rsid w:val="0021618D"/>
    <w:rsid w:val="00217B88"/>
    <w:rsid w:val="00223BD0"/>
    <w:rsid w:val="002675A2"/>
    <w:rsid w:val="00281122"/>
    <w:rsid w:val="002B71D6"/>
    <w:rsid w:val="002C2DBC"/>
    <w:rsid w:val="002D350C"/>
    <w:rsid w:val="003135EC"/>
    <w:rsid w:val="00370C30"/>
    <w:rsid w:val="003A0592"/>
    <w:rsid w:val="003A1E5A"/>
    <w:rsid w:val="00497B3A"/>
    <w:rsid w:val="004A2DBF"/>
    <w:rsid w:val="004B4497"/>
    <w:rsid w:val="004B72A1"/>
    <w:rsid w:val="004D30DB"/>
    <w:rsid w:val="004E0AA2"/>
    <w:rsid w:val="004F0AF6"/>
    <w:rsid w:val="00571A3D"/>
    <w:rsid w:val="00576F3B"/>
    <w:rsid w:val="00577723"/>
    <w:rsid w:val="005A5A7F"/>
    <w:rsid w:val="005B1590"/>
    <w:rsid w:val="005B1654"/>
    <w:rsid w:val="005B1926"/>
    <w:rsid w:val="005B4614"/>
    <w:rsid w:val="005B6A21"/>
    <w:rsid w:val="005C3DFB"/>
    <w:rsid w:val="0060687B"/>
    <w:rsid w:val="00607753"/>
    <w:rsid w:val="00610604"/>
    <w:rsid w:val="00613B22"/>
    <w:rsid w:val="006173F4"/>
    <w:rsid w:val="0063346F"/>
    <w:rsid w:val="00675CCC"/>
    <w:rsid w:val="00687CE9"/>
    <w:rsid w:val="006968A2"/>
    <w:rsid w:val="006B084E"/>
    <w:rsid w:val="006D78A0"/>
    <w:rsid w:val="006F5D79"/>
    <w:rsid w:val="00704552"/>
    <w:rsid w:val="00710F26"/>
    <w:rsid w:val="00753600"/>
    <w:rsid w:val="00765700"/>
    <w:rsid w:val="007A5C1E"/>
    <w:rsid w:val="00807797"/>
    <w:rsid w:val="00810E31"/>
    <w:rsid w:val="00856201"/>
    <w:rsid w:val="008622DD"/>
    <w:rsid w:val="0088158E"/>
    <w:rsid w:val="008856A4"/>
    <w:rsid w:val="00890D9B"/>
    <w:rsid w:val="008E18DD"/>
    <w:rsid w:val="0090062F"/>
    <w:rsid w:val="00945C38"/>
    <w:rsid w:val="0095533B"/>
    <w:rsid w:val="00991088"/>
    <w:rsid w:val="00991288"/>
    <w:rsid w:val="009B5377"/>
    <w:rsid w:val="009C0A9D"/>
    <w:rsid w:val="009F5FBC"/>
    <w:rsid w:val="00A321F5"/>
    <w:rsid w:val="00A3396B"/>
    <w:rsid w:val="00A4104D"/>
    <w:rsid w:val="00A64DDE"/>
    <w:rsid w:val="00A72516"/>
    <w:rsid w:val="00A7673E"/>
    <w:rsid w:val="00B20B32"/>
    <w:rsid w:val="00B249A9"/>
    <w:rsid w:val="00B34E92"/>
    <w:rsid w:val="00B36018"/>
    <w:rsid w:val="00B36092"/>
    <w:rsid w:val="00BA0A27"/>
    <w:rsid w:val="00BC5823"/>
    <w:rsid w:val="00BD5705"/>
    <w:rsid w:val="00C46C82"/>
    <w:rsid w:val="00C61806"/>
    <w:rsid w:val="00C7134C"/>
    <w:rsid w:val="00C71B51"/>
    <w:rsid w:val="00C86E08"/>
    <w:rsid w:val="00C92636"/>
    <w:rsid w:val="00CA1ABC"/>
    <w:rsid w:val="00CD3D48"/>
    <w:rsid w:val="00CD46E7"/>
    <w:rsid w:val="00CE5772"/>
    <w:rsid w:val="00D36490"/>
    <w:rsid w:val="00D45402"/>
    <w:rsid w:val="00D539EE"/>
    <w:rsid w:val="00D838F9"/>
    <w:rsid w:val="00DB0F2C"/>
    <w:rsid w:val="00E06398"/>
    <w:rsid w:val="00E11DEA"/>
    <w:rsid w:val="00E164C0"/>
    <w:rsid w:val="00E25E7E"/>
    <w:rsid w:val="00E53112"/>
    <w:rsid w:val="00E7163E"/>
    <w:rsid w:val="00E73307"/>
    <w:rsid w:val="00E91043"/>
    <w:rsid w:val="00E95454"/>
    <w:rsid w:val="00EB1D34"/>
    <w:rsid w:val="00EB75E1"/>
    <w:rsid w:val="00EF428B"/>
    <w:rsid w:val="00F022AF"/>
    <w:rsid w:val="00F26085"/>
    <w:rsid w:val="00F37F35"/>
    <w:rsid w:val="00F4464D"/>
    <w:rsid w:val="00F62CB1"/>
    <w:rsid w:val="00F75C0E"/>
    <w:rsid w:val="00FA1248"/>
    <w:rsid w:val="00FC499A"/>
    <w:rsid w:val="00FE09CD"/>
    <w:rsid w:val="00FF3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8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73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Normal"/>
    <w:uiPriority w:val="99"/>
    <w:rsid w:val="00C926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  <w:rsid w:val="00C92636"/>
    <w:rPr>
      <w:rFonts w:cs="Times New Roman"/>
    </w:rPr>
  </w:style>
  <w:style w:type="paragraph" w:customStyle="1" w:styleId="ParagraphStyle">
    <w:name w:val="Paragraph Style"/>
    <w:uiPriority w:val="99"/>
    <w:rsid w:val="00E164C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F7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76A7"/>
    <w:rPr>
      <w:rFonts w:ascii="Tahoma" w:hAnsi="Tahoma" w:cs="Tahoma"/>
      <w:sz w:val="16"/>
      <w:szCs w:val="16"/>
    </w:rPr>
  </w:style>
  <w:style w:type="paragraph" w:customStyle="1" w:styleId="c10">
    <w:name w:val="c10"/>
    <w:basedOn w:val="Normal"/>
    <w:uiPriority w:val="99"/>
    <w:rsid w:val="007A5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7A5C1E"/>
    <w:rPr>
      <w:rFonts w:cs="Times New Roman"/>
      <w:i/>
      <w:iCs/>
    </w:rPr>
  </w:style>
  <w:style w:type="character" w:customStyle="1" w:styleId="c0">
    <w:name w:val="c0"/>
    <w:basedOn w:val="DefaultParagraphFont"/>
    <w:uiPriority w:val="99"/>
    <w:rsid w:val="007A5C1E"/>
    <w:rPr>
      <w:rFonts w:cs="Times New Roman"/>
    </w:rPr>
  </w:style>
  <w:style w:type="paragraph" w:customStyle="1" w:styleId="a">
    <w:name w:val="Без интервала"/>
    <w:uiPriority w:val="99"/>
    <w:rsid w:val="00370C3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D45402"/>
    <w:pPr>
      <w:ind w:left="720"/>
      <w:contextualSpacing/>
    </w:pPr>
    <w:rPr>
      <w:lang w:eastAsia="ru-RU"/>
    </w:rPr>
  </w:style>
  <w:style w:type="paragraph" w:styleId="NormalWeb">
    <w:name w:val="Normal (Web)"/>
    <w:basedOn w:val="Normal"/>
    <w:uiPriority w:val="99"/>
    <w:rsid w:val="00D454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FF3B62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8</Pages>
  <Words>1985</Words>
  <Characters>11320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user</cp:lastModifiedBy>
  <cp:revision>9</cp:revision>
  <cp:lastPrinted>2020-03-11T15:03:00Z</cp:lastPrinted>
  <dcterms:created xsi:type="dcterms:W3CDTF">2018-04-08T02:03:00Z</dcterms:created>
  <dcterms:modified xsi:type="dcterms:W3CDTF">2020-03-11T15:06:00Z</dcterms:modified>
</cp:coreProperties>
</file>